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0A54C177" w14:textId="77777777" w:rsidTr="003B00CE">
        <w:trPr>
          <w:trHeight w:val="828"/>
        </w:trPr>
        <w:tc>
          <w:tcPr>
            <w:tcW w:w="5000" w:type="pct"/>
            <w:shd w:val="clear" w:color="auto" w:fill="auto"/>
            <w:vAlign w:val="center"/>
          </w:tcPr>
          <w:p w14:paraId="4B76096F" w14:textId="29C981A6" w:rsidR="005F2928" w:rsidRDefault="00F17CBB" w:rsidP="0041298F">
            <w:pPr>
              <w:pStyle w:val="Picture"/>
            </w:pPr>
            <w:r>
              <w:rPr>
                <w:noProof/>
              </w:rPr>
              <w:drawing>
                <wp:inline distT="0" distB="0" distL="0" distR="0" wp14:anchorId="2633856D" wp14:editId="2C613F63">
                  <wp:extent cx="548640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57200"/>
                          </a:xfrm>
                          <a:prstGeom prst="rect">
                            <a:avLst/>
                          </a:prstGeom>
                          <a:noFill/>
                          <a:ln>
                            <a:noFill/>
                          </a:ln>
                        </pic:spPr>
                      </pic:pic>
                    </a:graphicData>
                  </a:graphic>
                </wp:inline>
              </w:drawing>
            </w:r>
          </w:p>
        </w:tc>
      </w:tr>
    </w:tbl>
    <w:p w14:paraId="708EB969" w14:textId="0B90655F" w:rsidR="002C5E76" w:rsidRPr="0041298F" w:rsidRDefault="0001374D" w:rsidP="002C5E76">
      <w:pPr>
        <w:pStyle w:val="APBHeading"/>
      </w:pPr>
      <w:r>
        <w:pict w14:anchorId="24166E40">
          <v:shape id="Picture 1"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CE5941">
        <w:t>2.1.4 Cutting u</w:t>
      </w:r>
      <w:r w:rsidR="005112F9">
        <w:t>p DNA</w:t>
      </w:r>
    </w:p>
    <w:p w14:paraId="2E6BE06A" w14:textId="77777777" w:rsidR="002C5E76" w:rsidRDefault="002C5E76" w:rsidP="002C5E76"/>
    <w:p w14:paraId="7B8D124E" w14:textId="77777777" w:rsidR="002C5E76" w:rsidRDefault="002C5E76" w:rsidP="002C5E76">
      <w:pPr>
        <w:pStyle w:val="ActivitySection"/>
      </w:pPr>
      <w:r>
        <w:t>Purpose</w:t>
      </w:r>
    </w:p>
    <w:p w14:paraId="6E042555" w14:textId="0AEFE263" w:rsidR="005112F9" w:rsidRDefault="005112F9" w:rsidP="005112F9">
      <w:pPr>
        <w:pStyle w:val="ActivityBody"/>
      </w:pPr>
      <w:r>
        <w:t xml:space="preserve">As you may have noted in the previous activity, DNA in its entirety is difficult to interpret using electrophoresis. Often when running </w:t>
      </w:r>
      <w:r w:rsidR="0001374D">
        <w:t>electrophoresis,</w:t>
      </w:r>
      <w:r>
        <w:t xml:space="preserve"> the DNA is cut into smaller fragments that react predictably.</w:t>
      </w:r>
    </w:p>
    <w:p w14:paraId="30191668" w14:textId="77777777" w:rsidR="005112F9" w:rsidRPr="006E188B" w:rsidRDefault="005112F9" w:rsidP="005112F9"/>
    <w:p w14:paraId="4D7D563E" w14:textId="25F3BF97" w:rsidR="005112F9" w:rsidRDefault="005112F9" w:rsidP="005112F9">
      <w:pPr>
        <w:pStyle w:val="ActivityBody"/>
      </w:pPr>
      <w:r>
        <w:t xml:space="preserve">Restriction enzymes are used to “cut” DNA into smaller pieces. </w:t>
      </w:r>
      <w:r w:rsidR="0045205A">
        <w:t xml:space="preserve">Restriction enzymes are proteins that identify specific DNA sequences and cause the sequence to come apart at a specific site. </w:t>
      </w:r>
      <w:r>
        <w:t>The size of the DNA fragment cut from the sequence is determined by the restriction enzyme. Some enzymes make blunt cuts, meaning that they separate the DNA across both strands at the same site. Other enzymes make sticky cuts where one side of the DNA is cut further along the chain than the other side. A specific sequence of nucleotides, usually four to six base pairs, makes up the restriction site.</w:t>
      </w:r>
    </w:p>
    <w:p w14:paraId="204FD872" w14:textId="77777777" w:rsidR="005112F9" w:rsidRDefault="005112F9" w:rsidP="005112F9"/>
    <w:tbl>
      <w:tblPr>
        <w:tblW w:w="11048" w:type="dxa"/>
        <w:jc w:val="center"/>
        <w:tblLook w:val="04A0" w:firstRow="1" w:lastRow="0" w:firstColumn="1" w:lastColumn="0" w:noHBand="0" w:noVBand="1"/>
      </w:tblPr>
      <w:tblGrid>
        <w:gridCol w:w="6899"/>
        <w:gridCol w:w="429"/>
        <w:gridCol w:w="439"/>
        <w:gridCol w:w="275"/>
        <w:gridCol w:w="185"/>
        <w:gridCol w:w="54"/>
        <w:gridCol w:w="422"/>
        <w:gridCol w:w="421"/>
        <w:gridCol w:w="444"/>
        <w:gridCol w:w="306"/>
        <w:gridCol w:w="151"/>
        <w:gridCol w:w="441"/>
        <w:gridCol w:w="582"/>
      </w:tblGrid>
      <w:tr w:rsidR="0001374D" w14:paraId="63540C3E" w14:textId="77777777" w:rsidTr="0001374D">
        <w:trPr>
          <w:trHeight w:val="316"/>
          <w:jc w:val="center"/>
        </w:trPr>
        <w:tc>
          <w:tcPr>
            <w:tcW w:w="6899" w:type="dxa"/>
            <w:vMerge w:val="restart"/>
            <w:tcBorders>
              <w:right w:val="single" w:sz="4" w:space="0" w:color="auto"/>
            </w:tcBorders>
          </w:tcPr>
          <w:p w14:paraId="49CD3FCF" w14:textId="0B2F7B98" w:rsidR="00377D32" w:rsidRDefault="00377D32" w:rsidP="009726C1">
            <w:pPr>
              <w:pStyle w:val="ActivityBody"/>
            </w:pPr>
            <w:r>
              <w:t xml:space="preserve">The restriction site is the location of action for a restriction enzyme. The cut occurs between the corresponding base pairs on each side of the DNA strand. After the cut has occurred, the hydrogen bonds holding the base pairs together easily break. For example, the </w:t>
            </w:r>
            <w:proofErr w:type="spellStart"/>
            <w:r w:rsidRPr="001E5A36">
              <w:rPr>
                <w:rStyle w:val="Italic"/>
              </w:rPr>
              <w:t>Bam</w:t>
            </w:r>
            <w:r>
              <w:t>HI</w:t>
            </w:r>
            <w:proofErr w:type="spellEnd"/>
            <w:r>
              <w:t xml:space="preserve"> restriction enzyme has a six base pair sequence, 5’ GGATCC 3’, that codes for the cut. See Figure 1 for an example of the cut.</w:t>
            </w:r>
          </w:p>
        </w:tc>
        <w:tc>
          <w:tcPr>
            <w:tcW w:w="429" w:type="dxa"/>
            <w:tcBorders>
              <w:top w:val="single" w:sz="4" w:space="0" w:color="auto"/>
              <w:left w:val="single" w:sz="4" w:space="0" w:color="auto"/>
            </w:tcBorders>
            <w:shd w:val="clear" w:color="auto" w:fill="auto"/>
          </w:tcPr>
          <w:p w14:paraId="751763C6" w14:textId="39995135" w:rsidR="00377D32" w:rsidRDefault="00377D32" w:rsidP="00A73B01">
            <w:pPr>
              <w:pStyle w:val="ActivityBody"/>
              <w:ind w:left="0"/>
            </w:pPr>
          </w:p>
        </w:tc>
        <w:tc>
          <w:tcPr>
            <w:tcW w:w="439" w:type="dxa"/>
            <w:tcBorders>
              <w:top w:val="single" w:sz="4" w:space="0" w:color="auto"/>
            </w:tcBorders>
            <w:shd w:val="clear" w:color="auto" w:fill="auto"/>
          </w:tcPr>
          <w:p w14:paraId="1D5B9F3D" w14:textId="77777777" w:rsidR="00377D32" w:rsidRDefault="00377D32" w:rsidP="00A73B01">
            <w:pPr>
              <w:pStyle w:val="ActivityBody"/>
              <w:ind w:left="0"/>
            </w:pPr>
          </w:p>
        </w:tc>
        <w:tc>
          <w:tcPr>
            <w:tcW w:w="936" w:type="dxa"/>
            <w:gridSpan w:val="4"/>
            <w:tcBorders>
              <w:top w:val="single" w:sz="4" w:space="0" w:color="auto"/>
            </w:tcBorders>
            <w:shd w:val="clear" w:color="auto" w:fill="auto"/>
          </w:tcPr>
          <w:p w14:paraId="044B1A21" w14:textId="07DEFEFC" w:rsidR="00377D32" w:rsidRDefault="00377D32" w:rsidP="00377D32">
            <w:pPr>
              <w:pStyle w:val="ActivityBody"/>
              <w:ind w:left="0"/>
              <w:jc w:val="center"/>
            </w:pPr>
            <w:r w:rsidRPr="00893B0B">
              <w:rPr>
                <w:rStyle w:val="KeyTerm"/>
              </w:rPr>
              <w:t>↓</w:t>
            </w:r>
          </w:p>
        </w:tc>
        <w:tc>
          <w:tcPr>
            <w:tcW w:w="421" w:type="dxa"/>
            <w:tcBorders>
              <w:top w:val="single" w:sz="4" w:space="0" w:color="auto"/>
            </w:tcBorders>
            <w:shd w:val="clear" w:color="auto" w:fill="auto"/>
          </w:tcPr>
          <w:p w14:paraId="50361A9C" w14:textId="77777777" w:rsidR="00377D32" w:rsidRDefault="00377D32" w:rsidP="00A73B01">
            <w:pPr>
              <w:pStyle w:val="ActivityBody"/>
              <w:ind w:left="0"/>
            </w:pPr>
          </w:p>
        </w:tc>
        <w:tc>
          <w:tcPr>
            <w:tcW w:w="444" w:type="dxa"/>
            <w:tcBorders>
              <w:top w:val="single" w:sz="4" w:space="0" w:color="auto"/>
            </w:tcBorders>
            <w:shd w:val="clear" w:color="auto" w:fill="auto"/>
          </w:tcPr>
          <w:p w14:paraId="46A7BC78" w14:textId="77777777" w:rsidR="00377D32" w:rsidRDefault="00377D32" w:rsidP="00A73B01">
            <w:pPr>
              <w:pStyle w:val="ActivityBody"/>
              <w:ind w:left="0"/>
            </w:pPr>
          </w:p>
        </w:tc>
        <w:tc>
          <w:tcPr>
            <w:tcW w:w="457" w:type="dxa"/>
            <w:gridSpan w:val="2"/>
            <w:tcBorders>
              <w:top w:val="single" w:sz="4" w:space="0" w:color="auto"/>
            </w:tcBorders>
            <w:shd w:val="clear" w:color="auto" w:fill="auto"/>
          </w:tcPr>
          <w:p w14:paraId="2BF633B8" w14:textId="77777777" w:rsidR="00377D32" w:rsidRDefault="00377D32" w:rsidP="00A73B01">
            <w:pPr>
              <w:pStyle w:val="ActivityBody"/>
              <w:ind w:left="0"/>
            </w:pPr>
          </w:p>
        </w:tc>
        <w:tc>
          <w:tcPr>
            <w:tcW w:w="441" w:type="dxa"/>
            <w:tcBorders>
              <w:top w:val="single" w:sz="4" w:space="0" w:color="auto"/>
            </w:tcBorders>
            <w:shd w:val="clear" w:color="auto" w:fill="auto"/>
          </w:tcPr>
          <w:p w14:paraId="1F2AD171" w14:textId="77777777" w:rsidR="00377D32" w:rsidRDefault="00377D32" w:rsidP="00A73B01">
            <w:pPr>
              <w:pStyle w:val="ActivityBody"/>
              <w:ind w:left="0"/>
            </w:pPr>
          </w:p>
        </w:tc>
        <w:tc>
          <w:tcPr>
            <w:tcW w:w="580" w:type="dxa"/>
            <w:tcBorders>
              <w:top w:val="single" w:sz="4" w:space="0" w:color="auto"/>
              <w:right w:val="single" w:sz="4" w:space="0" w:color="auto"/>
            </w:tcBorders>
            <w:shd w:val="clear" w:color="auto" w:fill="auto"/>
          </w:tcPr>
          <w:p w14:paraId="48B1AD59" w14:textId="77777777" w:rsidR="00377D32" w:rsidRDefault="00377D32" w:rsidP="00A73B01">
            <w:pPr>
              <w:pStyle w:val="ActivityBody"/>
              <w:ind w:left="0"/>
            </w:pPr>
          </w:p>
        </w:tc>
      </w:tr>
      <w:tr w:rsidR="0001374D" w14:paraId="26A532C3" w14:textId="77777777" w:rsidTr="0001374D">
        <w:trPr>
          <w:trHeight w:val="265"/>
          <w:jc w:val="center"/>
        </w:trPr>
        <w:tc>
          <w:tcPr>
            <w:tcW w:w="6899" w:type="dxa"/>
            <w:vMerge/>
            <w:tcBorders>
              <w:right w:val="single" w:sz="4" w:space="0" w:color="auto"/>
            </w:tcBorders>
          </w:tcPr>
          <w:p w14:paraId="7A9BEA74" w14:textId="77777777" w:rsidR="00377D32" w:rsidRDefault="00377D32" w:rsidP="00A73B01">
            <w:pPr>
              <w:pStyle w:val="ActivityBody"/>
              <w:ind w:left="0"/>
            </w:pPr>
          </w:p>
        </w:tc>
        <w:tc>
          <w:tcPr>
            <w:tcW w:w="429" w:type="dxa"/>
            <w:tcBorders>
              <w:left w:val="single" w:sz="4" w:space="0" w:color="auto"/>
            </w:tcBorders>
            <w:shd w:val="clear" w:color="auto" w:fill="auto"/>
          </w:tcPr>
          <w:p w14:paraId="2A79CC80" w14:textId="6215D511" w:rsidR="00377D32" w:rsidRDefault="00377D32" w:rsidP="00A73B01">
            <w:pPr>
              <w:pStyle w:val="ActivityBody"/>
              <w:ind w:left="0"/>
            </w:pPr>
          </w:p>
        </w:tc>
        <w:tc>
          <w:tcPr>
            <w:tcW w:w="439" w:type="dxa"/>
            <w:shd w:val="clear" w:color="auto" w:fill="auto"/>
          </w:tcPr>
          <w:p w14:paraId="1DA70EFD" w14:textId="77777777" w:rsidR="00377D32" w:rsidRDefault="00377D32" w:rsidP="00A73B01">
            <w:pPr>
              <w:pStyle w:val="ActivityBody"/>
              <w:ind w:left="0"/>
            </w:pPr>
            <w:r>
              <w:t>5’</w:t>
            </w:r>
          </w:p>
        </w:tc>
        <w:tc>
          <w:tcPr>
            <w:tcW w:w="460" w:type="dxa"/>
            <w:gridSpan w:val="2"/>
            <w:shd w:val="clear" w:color="auto" w:fill="auto"/>
          </w:tcPr>
          <w:p w14:paraId="2CF6B423" w14:textId="77777777" w:rsidR="00377D32" w:rsidRDefault="00377D32" w:rsidP="00A73B01">
            <w:pPr>
              <w:pStyle w:val="PictureCentered"/>
            </w:pPr>
            <w:r>
              <w:t>G</w:t>
            </w:r>
          </w:p>
        </w:tc>
        <w:tc>
          <w:tcPr>
            <w:tcW w:w="475" w:type="dxa"/>
            <w:gridSpan w:val="2"/>
            <w:shd w:val="clear" w:color="auto" w:fill="auto"/>
          </w:tcPr>
          <w:p w14:paraId="0F696D59" w14:textId="77777777" w:rsidR="00377D32" w:rsidRDefault="00377D32" w:rsidP="00A73B01">
            <w:pPr>
              <w:pStyle w:val="ActivityBody"/>
              <w:ind w:left="0"/>
            </w:pPr>
            <w:r>
              <w:t>G</w:t>
            </w:r>
          </w:p>
        </w:tc>
        <w:tc>
          <w:tcPr>
            <w:tcW w:w="421" w:type="dxa"/>
            <w:shd w:val="clear" w:color="auto" w:fill="auto"/>
          </w:tcPr>
          <w:p w14:paraId="5A949F82" w14:textId="77777777" w:rsidR="00377D32" w:rsidRDefault="00377D32" w:rsidP="00A73B01">
            <w:pPr>
              <w:pStyle w:val="ActivityBody"/>
              <w:ind w:left="0"/>
            </w:pPr>
            <w:r>
              <w:t>A</w:t>
            </w:r>
          </w:p>
        </w:tc>
        <w:tc>
          <w:tcPr>
            <w:tcW w:w="444" w:type="dxa"/>
            <w:shd w:val="clear" w:color="auto" w:fill="auto"/>
          </w:tcPr>
          <w:p w14:paraId="12B83691" w14:textId="77777777" w:rsidR="00377D32" w:rsidRDefault="00377D32" w:rsidP="00A73B01">
            <w:pPr>
              <w:pStyle w:val="ActivityBody"/>
              <w:ind w:left="0"/>
            </w:pPr>
            <w:r>
              <w:t>T</w:t>
            </w:r>
          </w:p>
        </w:tc>
        <w:tc>
          <w:tcPr>
            <w:tcW w:w="457" w:type="dxa"/>
            <w:gridSpan w:val="2"/>
            <w:shd w:val="clear" w:color="auto" w:fill="auto"/>
          </w:tcPr>
          <w:p w14:paraId="40120136" w14:textId="77777777" w:rsidR="00377D32" w:rsidRDefault="00377D32" w:rsidP="00A73B01">
            <w:pPr>
              <w:pStyle w:val="ActivityBody"/>
              <w:ind w:left="0"/>
            </w:pPr>
            <w:r>
              <w:t>C</w:t>
            </w:r>
          </w:p>
        </w:tc>
        <w:tc>
          <w:tcPr>
            <w:tcW w:w="441" w:type="dxa"/>
            <w:shd w:val="clear" w:color="auto" w:fill="auto"/>
          </w:tcPr>
          <w:p w14:paraId="0DC558BA" w14:textId="77777777" w:rsidR="00377D32" w:rsidRDefault="00377D32" w:rsidP="00A73B01">
            <w:pPr>
              <w:pStyle w:val="ActivityBody"/>
              <w:ind w:left="0"/>
            </w:pPr>
            <w:r>
              <w:t>C</w:t>
            </w:r>
          </w:p>
        </w:tc>
        <w:tc>
          <w:tcPr>
            <w:tcW w:w="580" w:type="dxa"/>
            <w:tcBorders>
              <w:right w:val="single" w:sz="4" w:space="0" w:color="auto"/>
            </w:tcBorders>
            <w:shd w:val="clear" w:color="auto" w:fill="auto"/>
          </w:tcPr>
          <w:p w14:paraId="66E97E75" w14:textId="77777777" w:rsidR="00377D32" w:rsidRDefault="00377D32" w:rsidP="00A73B01">
            <w:pPr>
              <w:pStyle w:val="ActivityBody"/>
              <w:ind w:left="0"/>
            </w:pPr>
            <w:r>
              <w:t>3’</w:t>
            </w:r>
          </w:p>
        </w:tc>
      </w:tr>
      <w:tr w:rsidR="0001374D" w14:paraId="2D567A2D" w14:textId="77777777" w:rsidTr="0001374D">
        <w:trPr>
          <w:trHeight w:val="265"/>
          <w:jc w:val="center"/>
        </w:trPr>
        <w:tc>
          <w:tcPr>
            <w:tcW w:w="6899" w:type="dxa"/>
            <w:vMerge/>
            <w:tcBorders>
              <w:right w:val="single" w:sz="4" w:space="0" w:color="auto"/>
            </w:tcBorders>
          </w:tcPr>
          <w:p w14:paraId="76199FAC" w14:textId="77777777" w:rsidR="009726C1" w:rsidRDefault="009726C1" w:rsidP="009726C1">
            <w:pPr>
              <w:pStyle w:val="ActivityBody"/>
              <w:ind w:left="0"/>
            </w:pPr>
          </w:p>
        </w:tc>
        <w:tc>
          <w:tcPr>
            <w:tcW w:w="429" w:type="dxa"/>
            <w:tcBorders>
              <w:left w:val="single" w:sz="4" w:space="0" w:color="auto"/>
            </w:tcBorders>
            <w:shd w:val="clear" w:color="auto" w:fill="auto"/>
          </w:tcPr>
          <w:p w14:paraId="500F9380" w14:textId="77777777" w:rsidR="009726C1" w:rsidRDefault="009726C1" w:rsidP="009726C1">
            <w:pPr>
              <w:pStyle w:val="ActivityBody"/>
              <w:ind w:left="0"/>
            </w:pPr>
          </w:p>
        </w:tc>
        <w:tc>
          <w:tcPr>
            <w:tcW w:w="439" w:type="dxa"/>
            <w:shd w:val="clear" w:color="auto" w:fill="auto"/>
          </w:tcPr>
          <w:p w14:paraId="009A85D2" w14:textId="77777777" w:rsidR="009726C1" w:rsidRDefault="009726C1" w:rsidP="009726C1">
            <w:pPr>
              <w:pStyle w:val="ActivityBody"/>
              <w:ind w:left="0"/>
            </w:pPr>
          </w:p>
        </w:tc>
        <w:tc>
          <w:tcPr>
            <w:tcW w:w="460" w:type="dxa"/>
            <w:gridSpan w:val="2"/>
            <w:shd w:val="clear" w:color="auto" w:fill="auto"/>
            <w:vAlign w:val="center"/>
          </w:tcPr>
          <w:p w14:paraId="430C877B" w14:textId="36425E27" w:rsidR="009726C1" w:rsidRDefault="009726C1" w:rsidP="009726C1">
            <w:pPr>
              <w:pStyle w:val="PictureCentered"/>
            </w:pPr>
            <w:r w:rsidRPr="00E32755">
              <w:t>|</w:t>
            </w:r>
          </w:p>
        </w:tc>
        <w:tc>
          <w:tcPr>
            <w:tcW w:w="475" w:type="dxa"/>
            <w:gridSpan w:val="2"/>
            <w:shd w:val="clear" w:color="auto" w:fill="auto"/>
            <w:vAlign w:val="center"/>
          </w:tcPr>
          <w:p w14:paraId="52B64A62" w14:textId="2B22C3A1" w:rsidR="009726C1" w:rsidRDefault="009726C1" w:rsidP="009726C1">
            <w:pPr>
              <w:pStyle w:val="ActivityBody"/>
              <w:ind w:left="0"/>
            </w:pPr>
            <w:r w:rsidRPr="00E32755">
              <w:t>|</w:t>
            </w:r>
          </w:p>
        </w:tc>
        <w:tc>
          <w:tcPr>
            <w:tcW w:w="421" w:type="dxa"/>
            <w:shd w:val="clear" w:color="auto" w:fill="auto"/>
            <w:vAlign w:val="center"/>
          </w:tcPr>
          <w:p w14:paraId="36506898" w14:textId="6FB7B993" w:rsidR="009726C1" w:rsidRDefault="009726C1" w:rsidP="009726C1">
            <w:pPr>
              <w:pStyle w:val="ActivityBody"/>
              <w:ind w:left="0"/>
            </w:pPr>
            <w:r w:rsidRPr="00E32755">
              <w:t>|</w:t>
            </w:r>
          </w:p>
        </w:tc>
        <w:tc>
          <w:tcPr>
            <w:tcW w:w="444" w:type="dxa"/>
            <w:shd w:val="clear" w:color="auto" w:fill="auto"/>
            <w:vAlign w:val="center"/>
          </w:tcPr>
          <w:p w14:paraId="45C964A3" w14:textId="76571E2E" w:rsidR="009726C1" w:rsidRDefault="009726C1" w:rsidP="009726C1">
            <w:pPr>
              <w:pStyle w:val="ActivityBody"/>
              <w:ind w:left="0"/>
            </w:pPr>
            <w:r w:rsidRPr="00E32755">
              <w:t>|</w:t>
            </w:r>
          </w:p>
        </w:tc>
        <w:tc>
          <w:tcPr>
            <w:tcW w:w="457" w:type="dxa"/>
            <w:gridSpan w:val="2"/>
            <w:shd w:val="clear" w:color="auto" w:fill="auto"/>
            <w:vAlign w:val="center"/>
          </w:tcPr>
          <w:p w14:paraId="5A269DC0" w14:textId="2CBEF6EE" w:rsidR="009726C1" w:rsidRDefault="009726C1" w:rsidP="009726C1">
            <w:pPr>
              <w:pStyle w:val="ActivityBody"/>
              <w:ind w:left="0"/>
            </w:pPr>
            <w:r w:rsidRPr="00E32755">
              <w:t>|</w:t>
            </w:r>
          </w:p>
        </w:tc>
        <w:tc>
          <w:tcPr>
            <w:tcW w:w="441" w:type="dxa"/>
            <w:shd w:val="clear" w:color="auto" w:fill="auto"/>
            <w:vAlign w:val="center"/>
          </w:tcPr>
          <w:p w14:paraId="167EB51B" w14:textId="3513CA53" w:rsidR="009726C1" w:rsidRDefault="009726C1" w:rsidP="009726C1">
            <w:r w:rsidRPr="00E32755">
              <w:t>|</w:t>
            </w:r>
          </w:p>
        </w:tc>
        <w:tc>
          <w:tcPr>
            <w:tcW w:w="580" w:type="dxa"/>
            <w:tcBorders>
              <w:right w:val="single" w:sz="4" w:space="0" w:color="auto"/>
            </w:tcBorders>
            <w:shd w:val="clear" w:color="auto" w:fill="auto"/>
          </w:tcPr>
          <w:p w14:paraId="15F684EF" w14:textId="77777777" w:rsidR="009726C1" w:rsidRDefault="009726C1" w:rsidP="009726C1">
            <w:pPr>
              <w:pStyle w:val="ActivityBody"/>
              <w:ind w:left="0"/>
            </w:pPr>
          </w:p>
        </w:tc>
      </w:tr>
      <w:tr w:rsidR="0001374D" w14:paraId="4006480B" w14:textId="77777777" w:rsidTr="0001374D">
        <w:trPr>
          <w:trHeight w:val="265"/>
          <w:jc w:val="center"/>
        </w:trPr>
        <w:tc>
          <w:tcPr>
            <w:tcW w:w="6899" w:type="dxa"/>
            <w:vMerge/>
            <w:tcBorders>
              <w:right w:val="single" w:sz="4" w:space="0" w:color="auto"/>
            </w:tcBorders>
          </w:tcPr>
          <w:p w14:paraId="6C27695F" w14:textId="77777777" w:rsidR="00377D32" w:rsidRDefault="00377D32" w:rsidP="00A73B01">
            <w:pPr>
              <w:pStyle w:val="ActivityBody"/>
              <w:ind w:left="0"/>
            </w:pPr>
          </w:p>
        </w:tc>
        <w:tc>
          <w:tcPr>
            <w:tcW w:w="429" w:type="dxa"/>
            <w:tcBorders>
              <w:left w:val="single" w:sz="4" w:space="0" w:color="auto"/>
            </w:tcBorders>
            <w:shd w:val="clear" w:color="auto" w:fill="auto"/>
          </w:tcPr>
          <w:p w14:paraId="2A9917AA" w14:textId="4A7E58F4" w:rsidR="00377D32" w:rsidRDefault="00377D32" w:rsidP="00A73B01">
            <w:pPr>
              <w:pStyle w:val="ActivityBody"/>
              <w:ind w:left="0"/>
            </w:pPr>
          </w:p>
        </w:tc>
        <w:tc>
          <w:tcPr>
            <w:tcW w:w="439" w:type="dxa"/>
            <w:shd w:val="clear" w:color="auto" w:fill="auto"/>
          </w:tcPr>
          <w:p w14:paraId="4E2DB0C5" w14:textId="77777777" w:rsidR="00377D32" w:rsidRDefault="00377D32" w:rsidP="00A73B01">
            <w:pPr>
              <w:pStyle w:val="ActivityBody"/>
              <w:ind w:left="0"/>
            </w:pPr>
            <w:r>
              <w:t>3’</w:t>
            </w:r>
          </w:p>
        </w:tc>
        <w:tc>
          <w:tcPr>
            <w:tcW w:w="460" w:type="dxa"/>
            <w:gridSpan w:val="2"/>
            <w:shd w:val="clear" w:color="auto" w:fill="auto"/>
          </w:tcPr>
          <w:p w14:paraId="49E35181" w14:textId="77777777" w:rsidR="00377D32" w:rsidRDefault="00377D32" w:rsidP="00A73B01">
            <w:pPr>
              <w:pStyle w:val="PictureCentered"/>
            </w:pPr>
            <w:r>
              <w:t>C</w:t>
            </w:r>
          </w:p>
        </w:tc>
        <w:tc>
          <w:tcPr>
            <w:tcW w:w="475" w:type="dxa"/>
            <w:gridSpan w:val="2"/>
            <w:shd w:val="clear" w:color="auto" w:fill="auto"/>
          </w:tcPr>
          <w:p w14:paraId="30BA96D5" w14:textId="77777777" w:rsidR="00377D32" w:rsidRDefault="00377D32" w:rsidP="00A73B01">
            <w:pPr>
              <w:pStyle w:val="ActivityBody"/>
              <w:ind w:left="0"/>
            </w:pPr>
            <w:r>
              <w:t>C</w:t>
            </w:r>
          </w:p>
        </w:tc>
        <w:tc>
          <w:tcPr>
            <w:tcW w:w="421" w:type="dxa"/>
            <w:shd w:val="clear" w:color="auto" w:fill="auto"/>
          </w:tcPr>
          <w:p w14:paraId="01394279" w14:textId="77777777" w:rsidR="00377D32" w:rsidRDefault="00377D32" w:rsidP="00A73B01">
            <w:pPr>
              <w:pStyle w:val="ActivityBody"/>
              <w:ind w:left="0"/>
            </w:pPr>
            <w:r>
              <w:t>T</w:t>
            </w:r>
          </w:p>
        </w:tc>
        <w:tc>
          <w:tcPr>
            <w:tcW w:w="444" w:type="dxa"/>
            <w:shd w:val="clear" w:color="auto" w:fill="auto"/>
          </w:tcPr>
          <w:p w14:paraId="0CB7CE50" w14:textId="77777777" w:rsidR="00377D32" w:rsidRDefault="00377D32" w:rsidP="00A73B01">
            <w:pPr>
              <w:pStyle w:val="ActivityBody"/>
              <w:ind w:left="0"/>
            </w:pPr>
            <w:r>
              <w:t>A</w:t>
            </w:r>
          </w:p>
        </w:tc>
        <w:tc>
          <w:tcPr>
            <w:tcW w:w="457" w:type="dxa"/>
            <w:gridSpan w:val="2"/>
            <w:shd w:val="clear" w:color="auto" w:fill="auto"/>
          </w:tcPr>
          <w:p w14:paraId="027288F1" w14:textId="77777777" w:rsidR="00377D32" w:rsidRDefault="00377D32" w:rsidP="00A73B01">
            <w:pPr>
              <w:pStyle w:val="ActivityBody"/>
              <w:ind w:left="0"/>
            </w:pPr>
            <w:r>
              <w:t>G</w:t>
            </w:r>
          </w:p>
        </w:tc>
        <w:tc>
          <w:tcPr>
            <w:tcW w:w="441" w:type="dxa"/>
            <w:shd w:val="clear" w:color="auto" w:fill="auto"/>
          </w:tcPr>
          <w:p w14:paraId="7EFC352A" w14:textId="77777777" w:rsidR="00377D32" w:rsidRDefault="00377D32" w:rsidP="00A73B01">
            <w:r>
              <w:t>G</w:t>
            </w:r>
          </w:p>
        </w:tc>
        <w:tc>
          <w:tcPr>
            <w:tcW w:w="580" w:type="dxa"/>
            <w:tcBorders>
              <w:right w:val="single" w:sz="4" w:space="0" w:color="auto"/>
            </w:tcBorders>
            <w:shd w:val="clear" w:color="auto" w:fill="auto"/>
          </w:tcPr>
          <w:p w14:paraId="2C9089E1" w14:textId="77777777" w:rsidR="00377D32" w:rsidRDefault="00377D32" w:rsidP="00A73B01">
            <w:pPr>
              <w:pStyle w:val="ActivityBody"/>
              <w:ind w:left="0"/>
            </w:pPr>
            <w:r>
              <w:t>5’</w:t>
            </w:r>
          </w:p>
        </w:tc>
      </w:tr>
      <w:tr w:rsidR="0001374D" w14:paraId="2261D65A" w14:textId="77777777" w:rsidTr="0001374D">
        <w:trPr>
          <w:trHeight w:val="326"/>
          <w:jc w:val="center"/>
        </w:trPr>
        <w:tc>
          <w:tcPr>
            <w:tcW w:w="6899" w:type="dxa"/>
            <w:vMerge/>
            <w:tcBorders>
              <w:right w:val="single" w:sz="4" w:space="0" w:color="auto"/>
            </w:tcBorders>
          </w:tcPr>
          <w:p w14:paraId="5688BC8A" w14:textId="77777777" w:rsidR="00377D32" w:rsidRDefault="00377D32" w:rsidP="00A73B01">
            <w:pPr>
              <w:pStyle w:val="ActivityBody"/>
              <w:ind w:left="0"/>
            </w:pPr>
          </w:p>
        </w:tc>
        <w:tc>
          <w:tcPr>
            <w:tcW w:w="429" w:type="dxa"/>
            <w:tcBorders>
              <w:left w:val="single" w:sz="4" w:space="0" w:color="auto"/>
              <w:bottom w:val="single" w:sz="4" w:space="0" w:color="auto"/>
            </w:tcBorders>
            <w:shd w:val="clear" w:color="auto" w:fill="auto"/>
          </w:tcPr>
          <w:p w14:paraId="4C069687" w14:textId="3F024E75" w:rsidR="00377D32" w:rsidRDefault="00377D32" w:rsidP="00A73B01">
            <w:pPr>
              <w:pStyle w:val="ActivityBody"/>
              <w:ind w:left="0"/>
            </w:pPr>
          </w:p>
        </w:tc>
        <w:tc>
          <w:tcPr>
            <w:tcW w:w="439" w:type="dxa"/>
            <w:tcBorders>
              <w:bottom w:val="single" w:sz="4" w:space="0" w:color="auto"/>
            </w:tcBorders>
            <w:shd w:val="clear" w:color="auto" w:fill="auto"/>
          </w:tcPr>
          <w:p w14:paraId="33C98C4A" w14:textId="77777777" w:rsidR="00377D32" w:rsidRDefault="00377D32" w:rsidP="00A73B01">
            <w:pPr>
              <w:pStyle w:val="ActivityBody"/>
              <w:ind w:left="0"/>
            </w:pPr>
          </w:p>
        </w:tc>
        <w:tc>
          <w:tcPr>
            <w:tcW w:w="275" w:type="dxa"/>
            <w:tcBorders>
              <w:bottom w:val="single" w:sz="4" w:space="0" w:color="auto"/>
            </w:tcBorders>
            <w:shd w:val="clear" w:color="auto" w:fill="auto"/>
          </w:tcPr>
          <w:p w14:paraId="5617C527" w14:textId="77777777" w:rsidR="00377D32" w:rsidRDefault="00377D32" w:rsidP="00A73B01">
            <w:pPr>
              <w:pStyle w:val="ActivityBody"/>
              <w:ind w:left="0"/>
            </w:pPr>
          </w:p>
        </w:tc>
        <w:tc>
          <w:tcPr>
            <w:tcW w:w="239" w:type="dxa"/>
            <w:gridSpan w:val="2"/>
            <w:tcBorders>
              <w:bottom w:val="single" w:sz="4" w:space="0" w:color="auto"/>
            </w:tcBorders>
            <w:shd w:val="clear" w:color="auto" w:fill="auto"/>
          </w:tcPr>
          <w:p w14:paraId="68F353F0" w14:textId="77777777" w:rsidR="00377D32" w:rsidRDefault="00377D32" w:rsidP="00A73B01">
            <w:pPr>
              <w:pStyle w:val="ActivityBody"/>
              <w:ind w:left="0"/>
            </w:pPr>
          </w:p>
        </w:tc>
        <w:tc>
          <w:tcPr>
            <w:tcW w:w="421" w:type="dxa"/>
            <w:tcBorders>
              <w:bottom w:val="single" w:sz="4" w:space="0" w:color="auto"/>
            </w:tcBorders>
            <w:shd w:val="clear" w:color="auto" w:fill="auto"/>
          </w:tcPr>
          <w:p w14:paraId="59E8182B" w14:textId="77777777" w:rsidR="00377D32" w:rsidRDefault="00377D32" w:rsidP="00A73B01">
            <w:pPr>
              <w:pStyle w:val="ActivityBody"/>
              <w:ind w:left="0"/>
            </w:pPr>
          </w:p>
        </w:tc>
        <w:tc>
          <w:tcPr>
            <w:tcW w:w="421" w:type="dxa"/>
            <w:tcBorders>
              <w:bottom w:val="single" w:sz="4" w:space="0" w:color="auto"/>
            </w:tcBorders>
            <w:shd w:val="clear" w:color="auto" w:fill="auto"/>
          </w:tcPr>
          <w:p w14:paraId="37F41EBC" w14:textId="77777777" w:rsidR="00377D32" w:rsidRDefault="00377D32" w:rsidP="00A73B01">
            <w:pPr>
              <w:pStyle w:val="ActivityBody"/>
              <w:ind w:left="0"/>
            </w:pPr>
          </w:p>
        </w:tc>
        <w:tc>
          <w:tcPr>
            <w:tcW w:w="444" w:type="dxa"/>
            <w:tcBorders>
              <w:bottom w:val="single" w:sz="4" w:space="0" w:color="auto"/>
            </w:tcBorders>
            <w:shd w:val="clear" w:color="auto" w:fill="auto"/>
          </w:tcPr>
          <w:p w14:paraId="2B4BE877" w14:textId="77777777" w:rsidR="00377D32" w:rsidRDefault="00377D32" w:rsidP="00A73B01">
            <w:pPr>
              <w:pStyle w:val="ActivityBody"/>
              <w:ind w:left="0"/>
            </w:pPr>
          </w:p>
        </w:tc>
        <w:tc>
          <w:tcPr>
            <w:tcW w:w="306" w:type="dxa"/>
            <w:tcBorders>
              <w:bottom w:val="single" w:sz="4" w:space="0" w:color="auto"/>
            </w:tcBorders>
            <w:shd w:val="clear" w:color="auto" w:fill="auto"/>
          </w:tcPr>
          <w:p w14:paraId="1A21F2BA" w14:textId="77777777" w:rsidR="00377D32" w:rsidRDefault="00377D32" w:rsidP="00A73B01">
            <w:pPr>
              <w:pStyle w:val="ActivityBody"/>
              <w:ind w:left="0"/>
            </w:pPr>
          </w:p>
        </w:tc>
        <w:tc>
          <w:tcPr>
            <w:tcW w:w="1172" w:type="dxa"/>
            <w:gridSpan w:val="3"/>
            <w:tcBorders>
              <w:bottom w:val="single" w:sz="4" w:space="0" w:color="auto"/>
              <w:right w:val="single" w:sz="4" w:space="0" w:color="auto"/>
            </w:tcBorders>
            <w:shd w:val="clear" w:color="auto" w:fill="auto"/>
          </w:tcPr>
          <w:p w14:paraId="236986B7" w14:textId="77777777" w:rsidR="00377D32" w:rsidRDefault="00377D32" w:rsidP="00A73B01">
            <w:pPr>
              <w:pStyle w:val="ActivityBody"/>
              <w:ind w:left="0"/>
            </w:pPr>
            <w:r w:rsidRPr="00893B0B">
              <w:rPr>
                <w:rStyle w:val="KeyTerm"/>
              </w:rPr>
              <w:t>↑</w:t>
            </w:r>
          </w:p>
        </w:tc>
      </w:tr>
      <w:tr w:rsidR="00377D32" w14:paraId="3B4676FE" w14:textId="77777777" w:rsidTr="0001374D">
        <w:trPr>
          <w:trHeight w:val="513"/>
          <w:jc w:val="center"/>
        </w:trPr>
        <w:tc>
          <w:tcPr>
            <w:tcW w:w="6899" w:type="dxa"/>
            <w:vMerge/>
          </w:tcPr>
          <w:p w14:paraId="18556BD9" w14:textId="77777777" w:rsidR="00377D32" w:rsidRPr="001D221B" w:rsidRDefault="00377D32" w:rsidP="00A73B01">
            <w:pPr>
              <w:pStyle w:val="CaptionCentered"/>
              <w:rPr>
                <w:rStyle w:val="KeyTerm"/>
                <w:b/>
                <w:bCs/>
                <w:sz w:val="20"/>
              </w:rPr>
            </w:pPr>
          </w:p>
        </w:tc>
        <w:tc>
          <w:tcPr>
            <w:tcW w:w="4149" w:type="dxa"/>
            <w:gridSpan w:val="12"/>
            <w:tcBorders>
              <w:top w:val="single" w:sz="4" w:space="0" w:color="auto"/>
            </w:tcBorders>
            <w:shd w:val="clear" w:color="auto" w:fill="auto"/>
          </w:tcPr>
          <w:p w14:paraId="1E68F332" w14:textId="56B5D266" w:rsidR="00377D32" w:rsidRPr="001D221B" w:rsidRDefault="00377D32" w:rsidP="00A73B01">
            <w:pPr>
              <w:pStyle w:val="CaptionCentered"/>
              <w:rPr>
                <w:rStyle w:val="KeyTerm"/>
                <w:b/>
                <w:bCs/>
                <w:sz w:val="20"/>
              </w:rPr>
            </w:pPr>
            <w:r w:rsidRPr="001D221B">
              <w:rPr>
                <w:rStyle w:val="KeyTerm"/>
                <w:b/>
                <w:bCs/>
                <w:sz w:val="20"/>
              </w:rPr>
              <w:t xml:space="preserve">Figure 1. </w:t>
            </w:r>
            <w:proofErr w:type="spellStart"/>
            <w:r w:rsidRPr="001E5A36">
              <w:rPr>
                <w:rStyle w:val="Italic"/>
              </w:rPr>
              <w:t>Bam</w:t>
            </w:r>
            <w:r w:rsidRPr="001D221B">
              <w:rPr>
                <w:rStyle w:val="KeyTerm"/>
                <w:b/>
                <w:bCs/>
                <w:sz w:val="20"/>
              </w:rPr>
              <w:t>HI</w:t>
            </w:r>
            <w:proofErr w:type="spellEnd"/>
            <w:r w:rsidRPr="001D221B">
              <w:rPr>
                <w:rStyle w:val="KeyTerm"/>
                <w:b/>
                <w:bCs/>
                <w:sz w:val="20"/>
              </w:rPr>
              <w:t xml:space="preserve"> Restriction Sites</w:t>
            </w:r>
          </w:p>
        </w:tc>
      </w:tr>
    </w:tbl>
    <w:p w14:paraId="194FC019" w14:textId="77777777" w:rsidR="005112F9" w:rsidRPr="001E5A36" w:rsidRDefault="005112F9" w:rsidP="005112F9"/>
    <w:p w14:paraId="2389400C" w14:textId="77777777" w:rsidR="005112F9" w:rsidRDefault="005112F9" w:rsidP="005112F9">
      <w:pPr>
        <w:pStyle w:val="ActivityBody"/>
      </w:pPr>
      <w:r>
        <w:t>Restriction enzymes are a protective function of bacteria and are named for the type and strain of bacteria they are derived from. Act as the restriction enzyme to cut DNA strands in the procedures below.</w:t>
      </w:r>
    </w:p>
    <w:p w14:paraId="636AD257" w14:textId="77777777" w:rsidR="003B0686" w:rsidRPr="00210996" w:rsidRDefault="003B0686" w:rsidP="002C5E76">
      <w:bookmarkStart w:id="0" w:name="_GoBack"/>
      <w:bookmarkEnd w:id="0"/>
    </w:p>
    <w:p w14:paraId="14144679"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5"/>
        <w:gridCol w:w="5405"/>
      </w:tblGrid>
      <w:tr w:rsidR="002C5E76" w14:paraId="7C083BC5" w14:textId="77777777" w:rsidTr="002C5E76">
        <w:tc>
          <w:tcPr>
            <w:tcW w:w="5499" w:type="dxa"/>
          </w:tcPr>
          <w:p w14:paraId="68E054E4" w14:textId="77777777" w:rsidR="002C5E76" w:rsidRDefault="002C5E76" w:rsidP="00BE7183">
            <w:pPr>
              <w:pStyle w:val="ActivityBodyBold"/>
            </w:pPr>
            <w:r>
              <w:t xml:space="preserve">Per </w:t>
            </w:r>
            <w:r w:rsidR="00452627">
              <w:t>pair of students</w:t>
            </w:r>
            <w:r>
              <w:t>:</w:t>
            </w:r>
          </w:p>
          <w:p w14:paraId="01258CDE" w14:textId="77777777" w:rsidR="002C5E76" w:rsidRDefault="00452627" w:rsidP="00BE7183">
            <w:pPr>
              <w:pStyle w:val="Activitybullet"/>
            </w:pPr>
            <w:r>
              <w:t>Scissors</w:t>
            </w:r>
          </w:p>
          <w:p w14:paraId="1899D28E" w14:textId="77777777" w:rsidR="00452627" w:rsidRDefault="00452627" w:rsidP="00BE7183">
            <w:pPr>
              <w:pStyle w:val="Activitybullet"/>
            </w:pPr>
            <w:r>
              <w:t>Glue</w:t>
            </w:r>
          </w:p>
        </w:tc>
        <w:tc>
          <w:tcPr>
            <w:tcW w:w="5499" w:type="dxa"/>
          </w:tcPr>
          <w:p w14:paraId="602F4403" w14:textId="77777777" w:rsidR="002C5E76" w:rsidRDefault="002C5E76" w:rsidP="00BE7183">
            <w:pPr>
              <w:pStyle w:val="ActivityBodyBold"/>
            </w:pPr>
            <w:r>
              <w:t xml:space="preserve">Per </w:t>
            </w:r>
            <w:r w:rsidR="003B0686">
              <w:t>s</w:t>
            </w:r>
            <w:r>
              <w:t>tudent:</w:t>
            </w:r>
          </w:p>
          <w:p w14:paraId="105115CD" w14:textId="77777777" w:rsidR="00452627" w:rsidRPr="00547A46" w:rsidRDefault="00452627" w:rsidP="00452627">
            <w:pPr>
              <w:pStyle w:val="Activitybullet"/>
              <w:rPr>
                <w:rStyle w:val="Italic"/>
              </w:rPr>
            </w:pPr>
            <w:r w:rsidRPr="00547A46">
              <w:rPr>
                <w:rStyle w:val="Italic"/>
              </w:rPr>
              <w:t>Laboratory Notebook</w:t>
            </w:r>
          </w:p>
          <w:p w14:paraId="11BE0815" w14:textId="77777777" w:rsidR="00452627" w:rsidRDefault="00452627" w:rsidP="00452627">
            <w:pPr>
              <w:pStyle w:val="Activitybullet"/>
            </w:pPr>
            <w:r w:rsidRPr="00F503FA">
              <w:t>Pen</w:t>
            </w:r>
          </w:p>
          <w:p w14:paraId="4248C05B" w14:textId="77777777" w:rsidR="002C5E76" w:rsidRDefault="00452627" w:rsidP="00452627">
            <w:pPr>
              <w:pStyle w:val="Activitybullet"/>
            </w:pPr>
            <w:r w:rsidRPr="006E188B">
              <w:rPr>
                <w:rStyle w:val="Italic"/>
              </w:rPr>
              <w:t>Agriscience Notebook</w:t>
            </w:r>
          </w:p>
        </w:tc>
      </w:tr>
    </w:tbl>
    <w:p w14:paraId="62E9F72A" w14:textId="77777777" w:rsidR="002C5E76" w:rsidRDefault="002C5E76" w:rsidP="002C5E76"/>
    <w:p w14:paraId="44BBF72D" w14:textId="77777777" w:rsidR="002C5E76" w:rsidRDefault="002C5E76" w:rsidP="002C5E76">
      <w:pPr>
        <w:pStyle w:val="ActivitySection"/>
      </w:pPr>
      <w:r>
        <w:t>Procedure</w:t>
      </w:r>
    </w:p>
    <w:p w14:paraId="7A0648EB" w14:textId="77777777" w:rsidR="00452627" w:rsidRDefault="00452627" w:rsidP="00452627">
      <w:pPr>
        <w:pStyle w:val="ActivityBody"/>
      </w:pPr>
      <w:r>
        <w:t>Work with your partner and follow the instructions to “cut” the DNA with restriction enzymes. The four restriction enzymes you will be simulating are described below.</w:t>
      </w:r>
    </w:p>
    <w:p w14:paraId="5E285BD3" w14:textId="77777777" w:rsidR="00452627" w:rsidRPr="001E5A36" w:rsidRDefault="00452627" w:rsidP="00452627"/>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28"/>
        <w:gridCol w:w="1978"/>
        <w:gridCol w:w="1881"/>
        <w:gridCol w:w="1903"/>
        <w:gridCol w:w="1926"/>
      </w:tblGrid>
      <w:tr w:rsidR="00452627" w14:paraId="352388DC" w14:textId="77777777" w:rsidTr="00452627">
        <w:trPr>
          <w:trHeight w:val="413"/>
          <w:jc w:val="center"/>
        </w:trPr>
        <w:tc>
          <w:tcPr>
            <w:tcW w:w="1528" w:type="dxa"/>
            <w:tcBorders>
              <w:right w:val="single" w:sz="4" w:space="0" w:color="auto"/>
            </w:tcBorders>
            <w:shd w:val="clear" w:color="auto" w:fill="auto"/>
            <w:vAlign w:val="center"/>
          </w:tcPr>
          <w:p w14:paraId="4D57A29D" w14:textId="77777777" w:rsidR="00452627" w:rsidRDefault="00452627" w:rsidP="00A73B01">
            <w:pPr>
              <w:pStyle w:val="RubricTitles"/>
            </w:pPr>
            <w:r>
              <w:t>Enzyme</w:t>
            </w:r>
          </w:p>
        </w:tc>
        <w:tc>
          <w:tcPr>
            <w:tcW w:w="1978" w:type="dxa"/>
            <w:tcBorders>
              <w:top w:val="single" w:sz="4" w:space="0" w:color="auto"/>
              <w:left w:val="single" w:sz="4" w:space="0" w:color="auto"/>
              <w:bottom w:val="nil"/>
              <w:right w:val="single" w:sz="4" w:space="0" w:color="auto"/>
            </w:tcBorders>
            <w:shd w:val="clear" w:color="auto" w:fill="auto"/>
            <w:vAlign w:val="center"/>
          </w:tcPr>
          <w:p w14:paraId="36064FA1" w14:textId="77777777" w:rsidR="00452627" w:rsidRDefault="00452627" w:rsidP="00A73B01">
            <w:pPr>
              <w:pStyle w:val="ActivityBody"/>
              <w:ind w:left="0"/>
            </w:pPr>
            <w:proofErr w:type="spellStart"/>
            <w:r w:rsidRPr="00893B0B">
              <w:rPr>
                <w:rStyle w:val="Italic"/>
              </w:rPr>
              <w:t>Eco</w:t>
            </w:r>
            <w:r>
              <w:t>RI</w:t>
            </w:r>
            <w:proofErr w:type="spellEnd"/>
          </w:p>
        </w:tc>
        <w:tc>
          <w:tcPr>
            <w:tcW w:w="1881" w:type="dxa"/>
            <w:tcBorders>
              <w:left w:val="single" w:sz="4" w:space="0" w:color="auto"/>
              <w:right w:val="single" w:sz="4" w:space="0" w:color="auto"/>
            </w:tcBorders>
            <w:shd w:val="clear" w:color="auto" w:fill="auto"/>
            <w:vAlign w:val="center"/>
          </w:tcPr>
          <w:p w14:paraId="2B29B13A" w14:textId="77777777" w:rsidR="00452627" w:rsidRDefault="00452627" w:rsidP="00A73B01">
            <w:pPr>
              <w:pStyle w:val="ActivityBody"/>
              <w:ind w:left="0"/>
            </w:pPr>
            <w:proofErr w:type="spellStart"/>
            <w:r w:rsidRPr="00893B0B">
              <w:rPr>
                <w:rStyle w:val="Italic"/>
              </w:rPr>
              <w:t>Hind</w:t>
            </w:r>
            <w:r>
              <w:t>III</w:t>
            </w:r>
            <w:proofErr w:type="spellEnd"/>
          </w:p>
        </w:tc>
        <w:tc>
          <w:tcPr>
            <w:tcW w:w="1903" w:type="dxa"/>
            <w:tcBorders>
              <w:top w:val="single" w:sz="4" w:space="0" w:color="auto"/>
              <w:left w:val="single" w:sz="4" w:space="0" w:color="auto"/>
              <w:bottom w:val="nil"/>
              <w:right w:val="single" w:sz="4" w:space="0" w:color="auto"/>
            </w:tcBorders>
            <w:shd w:val="clear" w:color="auto" w:fill="auto"/>
            <w:vAlign w:val="center"/>
          </w:tcPr>
          <w:p w14:paraId="7980BA76" w14:textId="77777777" w:rsidR="00452627" w:rsidRDefault="00452627" w:rsidP="00A73B01">
            <w:pPr>
              <w:pStyle w:val="ActivityBody"/>
              <w:ind w:left="0"/>
            </w:pPr>
            <w:proofErr w:type="spellStart"/>
            <w:r w:rsidRPr="00893B0B">
              <w:rPr>
                <w:rStyle w:val="Italic"/>
              </w:rPr>
              <w:t>Pst</w:t>
            </w:r>
            <w:r>
              <w:t>I</w:t>
            </w:r>
            <w:proofErr w:type="spellEnd"/>
          </w:p>
        </w:tc>
        <w:tc>
          <w:tcPr>
            <w:tcW w:w="1926" w:type="dxa"/>
            <w:tcBorders>
              <w:left w:val="single" w:sz="4" w:space="0" w:color="auto"/>
            </w:tcBorders>
            <w:shd w:val="clear" w:color="auto" w:fill="auto"/>
            <w:vAlign w:val="center"/>
          </w:tcPr>
          <w:p w14:paraId="5A7E2A24" w14:textId="77777777" w:rsidR="00452627" w:rsidRDefault="00452627" w:rsidP="00A73B01">
            <w:pPr>
              <w:pStyle w:val="ActivityBody"/>
              <w:ind w:left="0"/>
            </w:pPr>
            <w:proofErr w:type="spellStart"/>
            <w:r w:rsidRPr="00893B0B">
              <w:rPr>
                <w:rStyle w:val="Italic"/>
              </w:rPr>
              <w:t>Sma</w:t>
            </w:r>
            <w:r>
              <w:t>I</w:t>
            </w:r>
            <w:proofErr w:type="spellEnd"/>
          </w:p>
        </w:tc>
      </w:tr>
      <w:tr w:rsidR="00452627" w14:paraId="69B81F91" w14:textId="77777777" w:rsidTr="00452627">
        <w:trPr>
          <w:trHeight w:val="450"/>
          <w:jc w:val="center"/>
        </w:trPr>
        <w:tc>
          <w:tcPr>
            <w:tcW w:w="1528" w:type="dxa"/>
            <w:tcBorders>
              <w:right w:val="single" w:sz="4" w:space="0" w:color="auto"/>
            </w:tcBorders>
            <w:shd w:val="clear" w:color="auto" w:fill="auto"/>
            <w:vAlign w:val="center"/>
          </w:tcPr>
          <w:p w14:paraId="2F463B56" w14:textId="77777777" w:rsidR="00452627" w:rsidRDefault="00452627" w:rsidP="00A73B01">
            <w:pPr>
              <w:pStyle w:val="RubricTitles"/>
            </w:pPr>
            <w:r>
              <w:t>Sequence</w:t>
            </w:r>
          </w:p>
        </w:tc>
        <w:tc>
          <w:tcPr>
            <w:tcW w:w="1978" w:type="dxa"/>
            <w:tcBorders>
              <w:top w:val="nil"/>
              <w:left w:val="single" w:sz="4" w:space="0" w:color="auto"/>
              <w:bottom w:val="nil"/>
              <w:right w:val="single" w:sz="4" w:space="0" w:color="auto"/>
            </w:tcBorders>
            <w:shd w:val="clear" w:color="auto" w:fill="auto"/>
            <w:vAlign w:val="center"/>
          </w:tcPr>
          <w:p w14:paraId="345F1CCC" w14:textId="77777777" w:rsidR="00452627" w:rsidRDefault="00452627" w:rsidP="00A73B01">
            <w:pPr>
              <w:pStyle w:val="ActivityBody"/>
              <w:ind w:left="0"/>
            </w:pPr>
            <w:r>
              <w:t>5’ GAATTC 3’</w:t>
            </w:r>
          </w:p>
        </w:tc>
        <w:tc>
          <w:tcPr>
            <w:tcW w:w="1881" w:type="dxa"/>
            <w:tcBorders>
              <w:left w:val="single" w:sz="4" w:space="0" w:color="auto"/>
              <w:right w:val="single" w:sz="4" w:space="0" w:color="auto"/>
            </w:tcBorders>
            <w:shd w:val="clear" w:color="auto" w:fill="auto"/>
            <w:vAlign w:val="center"/>
          </w:tcPr>
          <w:p w14:paraId="3FE08DAF" w14:textId="77777777" w:rsidR="00452627" w:rsidRDefault="00452627" w:rsidP="00A73B01">
            <w:pPr>
              <w:pStyle w:val="ActivityBody"/>
              <w:ind w:left="0"/>
            </w:pPr>
            <w:r>
              <w:t>5’ AAGCTT 3’</w:t>
            </w:r>
          </w:p>
        </w:tc>
        <w:tc>
          <w:tcPr>
            <w:tcW w:w="1903" w:type="dxa"/>
            <w:tcBorders>
              <w:top w:val="nil"/>
              <w:left w:val="single" w:sz="4" w:space="0" w:color="auto"/>
              <w:bottom w:val="nil"/>
              <w:right w:val="single" w:sz="4" w:space="0" w:color="auto"/>
            </w:tcBorders>
            <w:shd w:val="clear" w:color="auto" w:fill="auto"/>
            <w:vAlign w:val="center"/>
          </w:tcPr>
          <w:p w14:paraId="24A848AB" w14:textId="77777777" w:rsidR="00452627" w:rsidRDefault="00452627" w:rsidP="00A73B01">
            <w:pPr>
              <w:pStyle w:val="ActivityBody"/>
              <w:ind w:left="0"/>
            </w:pPr>
            <w:r>
              <w:t>5’ CTGCAG 3’</w:t>
            </w:r>
          </w:p>
        </w:tc>
        <w:tc>
          <w:tcPr>
            <w:tcW w:w="1926" w:type="dxa"/>
            <w:tcBorders>
              <w:left w:val="single" w:sz="4" w:space="0" w:color="auto"/>
            </w:tcBorders>
            <w:shd w:val="clear" w:color="auto" w:fill="auto"/>
            <w:vAlign w:val="center"/>
          </w:tcPr>
          <w:p w14:paraId="66F896A5" w14:textId="77777777" w:rsidR="00452627" w:rsidRDefault="00452627" w:rsidP="00A73B01">
            <w:pPr>
              <w:pStyle w:val="ActivityBody"/>
              <w:ind w:left="0"/>
            </w:pPr>
            <w:r>
              <w:t>5’ CCCGGG 3’</w:t>
            </w:r>
          </w:p>
        </w:tc>
      </w:tr>
      <w:tr w:rsidR="00452627" w14:paraId="21116133" w14:textId="77777777" w:rsidTr="00452627">
        <w:trPr>
          <w:trHeight w:val="630"/>
          <w:jc w:val="center"/>
        </w:trPr>
        <w:tc>
          <w:tcPr>
            <w:tcW w:w="1528" w:type="dxa"/>
            <w:tcBorders>
              <w:right w:val="single" w:sz="4" w:space="0" w:color="auto"/>
            </w:tcBorders>
            <w:shd w:val="clear" w:color="auto" w:fill="auto"/>
            <w:vAlign w:val="center"/>
          </w:tcPr>
          <w:p w14:paraId="579FDF88" w14:textId="77777777" w:rsidR="00452627" w:rsidRDefault="00452627" w:rsidP="00A73B01">
            <w:pPr>
              <w:pStyle w:val="RubricTitles"/>
            </w:pPr>
            <w:r>
              <w:t>Description</w:t>
            </w:r>
          </w:p>
        </w:tc>
        <w:tc>
          <w:tcPr>
            <w:tcW w:w="1978" w:type="dxa"/>
            <w:tcBorders>
              <w:top w:val="nil"/>
              <w:left w:val="single" w:sz="4" w:space="0" w:color="auto"/>
              <w:bottom w:val="single" w:sz="4" w:space="0" w:color="auto"/>
              <w:right w:val="single" w:sz="4" w:space="0" w:color="auto"/>
            </w:tcBorders>
            <w:shd w:val="clear" w:color="auto" w:fill="auto"/>
            <w:vAlign w:val="center"/>
          </w:tcPr>
          <w:p w14:paraId="2B4F46CA" w14:textId="77777777" w:rsidR="00452627" w:rsidRPr="00893B0B" w:rsidRDefault="00452627" w:rsidP="00A73B01">
            <w:pPr>
              <w:pStyle w:val="ActivityBody"/>
              <w:ind w:left="0"/>
              <w:rPr>
                <w:rStyle w:val="RubricEntries10pt"/>
              </w:rPr>
            </w:pPr>
            <w:r w:rsidRPr="00893B0B">
              <w:rPr>
                <w:rStyle w:val="RubricEntries10pt"/>
              </w:rPr>
              <w:t>Cut occurs between G and A</w:t>
            </w:r>
          </w:p>
        </w:tc>
        <w:tc>
          <w:tcPr>
            <w:tcW w:w="1881" w:type="dxa"/>
            <w:tcBorders>
              <w:left w:val="single" w:sz="4" w:space="0" w:color="auto"/>
              <w:right w:val="single" w:sz="4" w:space="0" w:color="auto"/>
            </w:tcBorders>
            <w:shd w:val="clear" w:color="auto" w:fill="auto"/>
            <w:vAlign w:val="center"/>
          </w:tcPr>
          <w:p w14:paraId="1B5B79D1" w14:textId="77777777" w:rsidR="00452627" w:rsidRPr="00893B0B" w:rsidRDefault="00452627" w:rsidP="00A73B01">
            <w:pPr>
              <w:pStyle w:val="ActivityBody"/>
              <w:ind w:left="0"/>
              <w:rPr>
                <w:rStyle w:val="RubricEntries10pt"/>
              </w:rPr>
            </w:pPr>
            <w:r w:rsidRPr="00893B0B">
              <w:rPr>
                <w:rStyle w:val="RubricEntries10pt"/>
              </w:rPr>
              <w:t>Cut occurs between A’s</w:t>
            </w:r>
          </w:p>
        </w:tc>
        <w:tc>
          <w:tcPr>
            <w:tcW w:w="1903" w:type="dxa"/>
            <w:tcBorders>
              <w:top w:val="nil"/>
              <w:left w:val="single" w:sz="4" w:space="0" w:color="auto"/>
              <w:bottom w:val="single" w:sz="4" w:space="0" w:color="auto"/>
              <w:right w:val="single" w:sz="4" w:space="0" w:color="auto"/>
            </w:tcBorders>
            <w:shd w:val="clear" w:color="auto" w:fill="auto"/>
            <w:vAlign w:val="center"/>
          </w:tcPr>
          <w:p w14:paraId="1F5D16E0" w14:textId="77777777" w:rsidR="00452627" w:rsidRPr="00893B0B" w:rsidRDefault="00452627" w:rsidP="00A73B01">
            <w:pPr>
              <w:pStyle w:val="ActivityBody"/>
              <w:ind w:left="0"/>
              <w:rPr>
                <w:rStyle w:val="RubricEntries10pt"/>
              </w:rPr>
            </w:pPr>
            <w:r w:rsidRPr="00893B0B">
              <w:rPr>
                <w:rStyle w:val="RubricEntries10pt"/>
              </w:rPr>
              <w:t>Cut occurs between A and G</w:t>
            </w:r>
          </w:p>
        </w:tc>
        <w:tc>
          <w:tcPr>
            <w:tcW w:w="1926" w:type="dxa"/>
            <w:tcBorders>
              <w:left w:val="single" w:sz="4" w:space="0" w:color="auto"/>
            </w:tcBorders>
            <w:shd w:val="clear" w:color="auto" w:fill="auto"/>
            <w:vAlign w:val="center"/>
          </w:tcPr>
          <w:p w14:paraId="514361F2" w14:textId="77777777" w:rsidR="00452627" w:rsidRPr="00893B0B" w:rsidRDefault="00452627" w:rsidP="00A73B01">
            <w:pPr>
              <w:pStyle w:val="ActivityBody"/>
              <w:ind w:left="0"/>
              <w:rPr>
                <w:rStyle w:val="RubricEntries10pt"/>
              </w:rPr>
            </w:pPr>
            <w:r w:rsidRPr="00893B0B">
              <w:rPr>
                <w:rStyle w:val="RubricEntries10pt"/>
              </w:rPr>
              <w:t>Cut occurs between C and G</w:t>
            </w:r>
          </w:p>
        </w:tc>
      </w:tr>
    </w:tbl>
    <w:p w14:paraId="32CAA4AA" w14:textId="77777777" w:rsidR="00452627" w:rsidRPr="001E5A36" w:rsidRDefault="00452627" w:rsidP="00452627"/>
    <w:p w14:paraId="231BDE02" w14:textId="77777777" w:rsidR="00452627" w:rsidRDefault="00452627" w:rsidP="00452627">
      <w:pPr>
        <w:pStyle w:val="ActivityBodyBold"/>
      </w:pPr>
      <w:r>
        <w:t>DNA Sequence One</w:t>
      </w:r>
    </w:p>
    <w:p w14:paraId="7F20BACE" w14:textId="77777777" w:rsidR="00452627" w:rsidRDefault="00452627" w:rsidP="00452627">
      <w:pPr>
        <w:pStyle w:val="ActivityBody"/>
      </w:pPr>
      <w:r>
        <w:t xml:space="preserve">Using the scissors, cut out DNA Sequence One. Identify where the cut should occur if restricted with </w:t>
      </w:r>
      <w:proofErr w:type="spellStart"/>
      <w:r w:rsidRPr="00FE54C3">
        <w:rPr>
          <w:rStyle w:val="Italic"/>
        </w:rPr>
        <w:t>Eco</w:t>
      </w:r>
      <w:r>
        <w:t>RI</w:t>
      </w:r>
      <w:proofErr w:type="spellEnd"/>
      <w:r>
        <w:t xml:space="preserve"> on the top strand and mark with a pen or pencil. Identify where the cut should occur on the bottom strand </w:t>
      </w:r>
      <w:r>
        <w:lastRenderedPageBreak/>
        <w:t>and mark. Remember the pattern must be the same for both sides of the DNA strands reading from the 5’ end. When you are sure you have the correct sites marked, cut the DNA between the appropriate nucleotide. Then cut the hydrogen bonds holding the fragments together.</w:t>
      </w:r>
    </w:p>
    <w:p w14:paraId="25AB6700" w14:textId="77777777" w:rsidR="00452627" w:rsidRDefault="00452627" w:rsidP="009726C1"/>
    <w:p w14:paraId="3B9B2FB6" w14:textId="77777777" w:rsidR="00452627" w:rsidRDefault="00015891" w:rsidP="00452627">
      <w:pPr>
        <w:pStyle w:val="ActivityBody"/>
      </w:pPr>
      <w:r>
        <w:t xml:space="preserve">Glue </w:t>
      </w:r>
      <w:r w:rsidR="00452627">
        <w:t xml:space="preserve">the restriction site in your </w:t>
      </w:r>
      <w:r w:rsidR="00452627" w:rsidRPr="00547A46">
        <w:rPr>
          <w:rStyle w:val="Italic"/>
        </w:rPr>
        <w:t>Laboratory Notebook</w:t>
      </w:r>
      <w:r w:rsidR="00452627">
        <w:t xml:space="preserve">. Does this enzyme cause a sticky or blunt cut? </w:t>
      </w:r>
    </w:p>
    <w:p w14:paraId="4B82223F" w14:textId="77777777" w:rsidR="00452627" w:rsidRPr="00326A11" w:rsidRDefault="00452627" w:rsidP="00452627"/>
    <w:p w14:paraId="5A68AF84" w14:textId="77777777" w:rsidR="00452627" w:rsidRDefault="00452627" w:rsidP="00452627">
      <w:pPr>
        <w:pStyle w:val="ActivityBodyBold"/>
      </w:pPr>
      <w:r>
        <w:t>DNA Sequence Two</w:t>
      </w:r>
    </w:p>
    <w:p w14:paraId="7D22329E" w14:textId="77777777" w:rsidR="00452627" w:rsidRDefault="00452627" w:rsidP="00452627">
      <w:pPr>
        <w:pStyle w:val="ActivityBody"/>
      </w:pPr>
      <w:r>
        <w:t xml:space="preserve">Using the same procedures from above, perform a cut on DNA Sequence Two using the restriction enzyme </w:t>
      </w:r>
      <w:proofErr w:type="spellStart"/>
      <w:r w:rsidRPr="00326A11">
        <w:rPr>
          <w:rStyle w:val="Italic"/>
        </w:rPr>
        <w:t>Pst</w:t>
      </w:r>
      <w:r>
        <w:t>I</w:t>
      </w:r>
      <w:proofErr w:type="spellEnd"/>
      <w:r>
        <w:t xml:space="preserve">. </w:t>
      </w:r>
      <w:r w:rsidR="00015891">
        <w:t xml:space="preserve">Glue </w:t>
      </w:r>
      <w:r>
        <w:t>and describe the enzyme in your notebook.</w:t>
      </w:r>
    </w:p>
    <w:p w14:paraId="23FCC52C" w14:textId="77777777" w:rsidR="00452627" w:rsidRPr="00326A11" w:rsidRDefault="00452627" w:rsidP="00452627"/>
    <w:p w14:paraId="3324E082" w14:textId="77777777" w:rsidR="00452627" w:rsidRDefault="00452627" w:rsidP="00452627">
      <w:pPr>
        <w:pStyle w:val="ActivityBodyBold"/>
      </w:pPr>
      <w:r>
        <w:t>DNA Sequence Three</w:t>
      </w:r>
    </w:p>
    <w:p w14:paraId="28C5A58F" w14:textId="77777777" w:rsidR="00452627" w:rsidRDefault="00452627" w:rsidP="00452627">
      <w:pPr>
        <w:pStyle w:val="ActivityBody"/>
      </w:pPr>
      <w:r>
        <w:t xml:space="preserve">Repeat the process again using DNA Sequence Three and the restriction enzyme </w:t>
      </w:r>
      <w:proofErr w:type="spellStart"/>
      <w:r w:rsidRPr="00326A11">
        <w:rPr>
          <w:rStyle w:val="Italic"/>
        </w:rPr>
        <w:t>Hind</w:t>
      </w:r>
      <w:r>
        <w:t>III</w:t>
      </w:r>
      <w:proofErr w:type="spellEnd"/>
      <w:r>
        <w:t xml:space="preserve">. </w:t>
      </w:r>
      <w:r w:rsidR="00015891">
        <w:t xml:space="preserve">Glue </w:t>
      </w:r>
      <w:r>
        <w:t>and describe the enzyme in your notebook.</w:t>
      </w:r>
    </w:p>
    <w:p w14:paraId="416D199E" w14:textId="77777777" w:rsidR="00452627" w:rsidRPr="00326A11" w:rsidRDefault="00452627" w:rsidP="00452627"/>
    <w:p w14:paraId="117CA4DB" w14:textId="77777777" w:rsidR="00452627" w:rsidRDefault="00452627" w:rsidP="00452627">
      <w:pPr>
        <w:pStyle w:val="ActivityBodyBold"/>
      </w:pPr>
      <w:r>
        <w:t>DNA Sequence Four</w:t>
      </w:r>
    </w:p>
    <w:p w14:paraId="75CD32F5" w14:textId="77777777" w:rsidR="00452627" w:rsidRDefault="00452627" w:rsidP="00452627">
      <w:pPr>
        <w:pStyle w:val="ActivityBody"/>
      </w:pPr>
      <w:r>
        <w:t xml:space="preserve">Finally, use the restriction enzyme </w:t>
      </w:r>
      <w:proofErr w:type="spellStart"/>
      <w:r w:rsidRPr="00326A11">
        <w:rPr>
          <w:rStyle w:val="Italic"/>
        </w:rPr>
        <w:t>Sma</w:t>
      </w:r>
      <w:r>
        <w:t>I</w:t>
      </w:r>
      <w:proofErr w:type="spellEnd"/>
      <w:r>
        <w:t xml:space="preserve"> to cut DNA Sequence Four. Record your observations.</w:t>
      </w:r>
    </w:p>
    <w:p w14:paraId="5C28D331" w14:textId="77777777" w:rsidR="00852F0A" w:rsidRPr="00D46F06" w:rsidRDefault="00852F0A" w:rsidP="002C5E76"/>
    <w:p w14:paraId="253AF81D" w14:textId="77777777" w:rsidR="002C5E76" w:rsidRDefault="002C5E76" w:rsidP="002C5E76">
      <w:pPr>
        <w:pStyle w:val="ActivitySection"/>
      </w:pPr>
      <w:r>
        <w:t>Conclusion</w:t>
      </w:r>
    </w:p>
    <w:p w14:paraId="624D26EE" w14:textId="77777777" w:rsidR="00CE5941" w:rsidRDefault="00CE5941" w:rsidP="00CE5941">
      <w:pPr>
        <w:pStyle w:val="ActivityNumbers"/>
        <w:numPr>
          <w:ilvl w:val="0"/>
          <w:numId w:val="9"/>
        </w:numPr>
      </w:pPr>
      <w:r>
        <w:t>Would a restriction enzyme be able to cut a DNA strand more than once? Defend your answer.</w:t>
      </w:r>
    </w:p>
    <w:p w14:paraId="44DB73B8" w14:textId="77777777" w:rsidR="00CE5941" w:rsidRDefault="00CE5941" w:rsidP="00CE5941">
      <w:pPr>
        <w:pStyle w:val="ActivityNumbers"/>
        <w:numPr>
          <w:ilvl w:val="0"/>
          <w:numId w:val="9"/>
        </w:numPr>
      </w:pPr>
      <w:r>
        <w:t>How many hydrogen bonds are cut on a blunt cut?</w:t>
      </w:r>
    </w:p>
    <w:p w14:paraId="31F32BF7" w14:textId="77777777" w:rsidR="00CE5941" w:rsidRDefault="00CE5941" w:rsidP="00CE5941">
      <w:pPr>
        <w:pStyle w:val="ActivityNumbers"/>
        <w:numPr>
          <w:ilvl w:val="0"/>
          <w:numId w:val="9"/>
        </w:numPr>
      </w:pPr>
      <w:r>
        <w:t>Are any of the restriction enzymes used complementary? Can you pair the cut end of one DNA strand with another cut by a different restriction enzyme that you used?</w:t>
      </w:r>
    </w:p>
    <w:p w14:paraId="58EA7F91" w14:textId="77777777" w:rsidR="00BA7E87" w:rsidRDefault="00BA7E87" w:rsidP="00CE5941">
      <w:pPr>
        <w:pStyle w:val="ActivityNumbers"/>
        <w:numPr>
          <w:ilvl w:val="0"/>
          <w:numId w:val="9"/>
        </w:numPr>
        <w:sectPr w:rsidR="00BA7E87"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372CB98A" w14:textId="77777777" w:rsidR="00210996" w:rsidRDefault="00CE5941" w:rsidP="00CE5941">
      <w:pPr>
        <w:pStyle w:val="APBHeading"/>
      </w:pPr>
      <w:r>
        <w:lastRenderedPageBreak/>
        <w:t>Activity 2.1.4 Student Worksheet</w:t>
      </w:r>
    </w:p>
    <w:p w14:paraId="49D6B122" w14:textId="77777777" w:rsidR="00CE5941" w:rsidRDefault="00CE5941" w:rsidP="00CE5941"/>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790"/>
      </w:tblGrid>
      <w:tr w:rsidR="00CE5941" w:rsidRPr="00E32755" w14:paraId="244466A8" w14:textId="77777777" w:rsidTr="00CE5941">
        <w:trPr>
          <w:jc w:val="center"/>
        </w:trPr>
        <w:tc>
          <w:tcPr>
            <w:tcW w:w="13176" w:type="dxa"/>
            <w:shd w:val="clear" w:color="auto" w:fill="auto"/>
          </w:tcPr>
          <w:p w14:paraId="4C564290" w14:textId="77777777" w:rsidR="00CE5941" w:rsidRPr="00E32755" w:rsidRDefault="00CE5941" w:rsidP="00A73B01">
            <w:pPr>
              <w:pStyle w:val="ActivityBodyBold"/>
              <w:ind w:left="0"/>
            </w:pPr>
            <w:r w:rsidRPr="00E32755">
              <w:t>DNA Sequence One</w:t>
            </w:r>
          </w:p>
        </w:tc>
      </w:tr>
      <w:tr w:rsidR="00CE5941" w14:paraId="6BC0D025" w14:textId="77777777" w:rsidTr="00CE5941">
        <w:trPr>
          <w:jc w:val="center"/>
        </w:trPr>
        <w:tc>
          <w:tcPr>
            <w:tcW w:w="13176" w:type="dxa"/>
            <w:shd w:val="clear" w:color="auto" w:fill="auto"/>
          </w:tcPr>
          <w:tbl>
            <w:tblPr>
              <w:tblW w:w="0" w:type="auto"/>
              <w:tblInd w:w="360" w:type="dxa"/>
              <w:tblLook w:val="04A0" w:firstRow="1" w:lastRow="0" w:firstColumn="1" w:lastColumn="0" w:noHBand="0" w:noVBand="1"/>
            </w:tblPr>
            <w:tblGrid>
              <w:gridCol w:w="397"/>
              <w:gridCol w:w="372"/>
              <w:gridCol w:w="385"/>
              <w:gridCol w:w="385"/>
              <w:gridCol w:w="371"/>
              <w:gridCol w:w="371"/>
              <w:gridCol w:w="371"/>
              <w:gridCol w:w="384"/>
              <w:gridCol w:w="371"/>
              <w:gridCol w:w="371"/>
              <w:gridCol w:w="371"/>
              <w:gridCol w:w="371"/>
              <w:gridCol w:w="384"/>
              <w:gridCol w:w="384"/>
              <w:gridCol w:w="384"/>
              <w:gridCol w:w="371"/>
              <w:gridCol w:w="384"/>
              <w:gridCol w:w="384"/>
              <w:gridCol w:w="384"/>
              <w:gridCol w:w="371"/>
              <w:gridCol w:w="371"/>
              <w:gridCol w:w="371"/>
              <w:gridCol w:w="384"/>
              <w:gridCol w:w="371"/>
              <w:gridCol w:w="371"/>
              <w:gridCol w:w="384"/>
              <w:gridCol w:w="396"/>
            </w:tblGrid>
            <w:tr w:rsidR="00CE5941" w:rsidRPr="00E32755" w14:paraId="6FBEF82D" w14:textId="77777777" w:rsidTr="00A73B01">
              <w:trPr>
                <w:trHeight w:val="485"/>
              </w:trPr>
              <w:tc>
                <w:tcPr>
                  <w:tcW w:w="828" w:type="dxa"/>
                  <w:shd w:val="clear" w:color="auto" w:fill="auto"/>
                  <w:vAlign w:val="center"/>
                </w:tcPr>
                <w:p w14:paraId="6F22F46C" w14:textId="77777777" w:rsidR="00CE5941" w:rsidRPr="00E32755" w:rsidRDefault="00CE5941" w:rsidP="00A73B01">
                  <w:pPr>
                    <w:pStyle w:val="PictureCentered"/>
                    <w:rPr>
                      <w:rStyle w:val="KeyTermItalic"/>
                    </w:rPr>
                  </w:pPr>
                  <w:r w:rsidRPr="00E32755">
                    <w:rPr>
                      <w:rStyle w:val="KeyTermItalic"/>
                    </w:rPr>
                    <w:t>5’</w:t>
                  </w:r>
                </w:p>
              </w:tc>
              <w:tc>
                <w:tcPr>
                  <w:tcW w:w="427" w:type="dxa"/>
                  <w:shd w:val="clear" w:color="auto" w:fill="auto"/>
                  <w:vAlign w:val="center"/>
                </w:tcPr>
                <w:p w14:paraId="2B07D8AF"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67107861"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7DE71406"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24F834E0"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6111313E"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6B9AF661"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32EAE5CB"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787E6EA4"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256777E0"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0D6E8E3E"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65538709"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50704C0B"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7F2231C9"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5DDCEC85"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7F6A97EF"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3753A210"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1E7D0B91"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3E3185A7"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0CE1388E"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37434DBE"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2C0A47AB"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216C3634"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4F681C84"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681AD38F"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68330C75" w14:textId="77777777" w:rsidR="00CE5941" w:rsidRPr="00E32755" w:rsidRDefault="00CE5941" w:rsidP="00A73B01">
                  <w:pPr>
                    <w:jc w:val="center"/>
                    <w:rPr>
                      <w:rStyle w:val="KeyTermItalic"/>
                    </w:rPr>
                  </w:pPr>
                  <w:r w:rsidRPr="00E32755">
                    <w:rPr>
                      <w:rStyle w:val="KeyTermItalic"/>
                    </w:rPr>
                    <w:t>C</w:t>
                  </w:r>
                </w:p>
              </w:tc>
              <w:tc>
                <w:tcPr>
                  <w:tcW w:w="747" w:type="dxa"/>
                  <w:shd w:val="clear" w:color="auto" w:fill="auto"/>
                  <w:vAlign w:val="center"/>
                </w:tcPr>
                <w:p w14:paraId="0971D9D8" w14:textId="77777777" w:rsidR="00CE5941" w:rsidRPr="00E32755" w:rsidRDefault="00CE5941" w:rsidP="00A73B01">
                  <w:pPr>
                    <w:pStyle w:val="PictureCentered"/>
                    <w:rPr>
                      <w:rStyle w:val="KeyTermItalic"/>
                    </w:rPr>
                  </w:pPr>
                  <w:r w:rsidRPr="00E32755">
                    <w:rPr>
                      <w:rStyle w:val="KeyTermItalic"/>
                    </w:rPr>
                    <w:t>3’</w:t>
                  </w:r>
                </w:p>
              </w:tc>
            </w:tr>
            <w:tr w:rsidR="00CE5941" w:rsidRPr="00E32755" w14:paraId="46697A51" w14:textId="77777777" w:rsidTr="00A73B01">
              <w:trPr>
                <w:trHeight w:val="305"/>
              </w:trPr>
              <w:tc>
                <w:tcPr>
                  <w:tcW w:w="828" w:type="dxa"/>
                  <w:shd w:val="clear" w:color="auto" w:fill="auto"/>
                  <w:vAlign w:val="center"/>
                </w:tcPr>
                <w:p w14:paraId="0C43C5D8" w14:textId="77777777" w:rsidR="00CE5941" w:rsidRPr="00E32755" w:rsidRDefault="00CE5941" w:rsidP="00A73B01"/>
              </w:tc>
              <w:tc>
                <w:tcPr>
                  <w:tcW w:w="427" w:type="dxa"/>
                  <w:shd w:val="clear" w:color="auto" w:fill="auto"/>
                  <w:vAlign w:val="center"/>
                </w:tcPr>
                <w:p w14:paraId="1F09ADBD" w14:textId="77777777" w:rsidR="00CE5941" w:rsidRPr="00E32755" w:rsidRDefault="00CE5941" w:rsidP="00A73B01">
                  <w:pPr>
                    <w:pStyle w:val="RubricHeadings"/>
                  </w:pPr>
                  <w:r w:rsidRPr="00E32755">
                    <w:t>|</w:t>
                  </w:r>
                </w:p>
              </w:tc>
              <w:tc>
                <w:tcPr>
                  <w:tcW w:w="428" w:type="dxa"/>
                  <w:shd w:val="clear" w:color="auto" w:fill="auto"/>
                  <w:vAlign w:val="center"/>
                </w:tcPr>
                <w:p w14:paraId="515ADCF6" w14:textId="77777777" w:rsidR="00CE5941" w:rsidRPr="00E32755" w:rsidRDefault="00CE5941" w:rsidP="00A73B01">
                  <w:pPr>
                    <w:pStyle w:val="RubricHeadings"/>
                  </w:pPr>
                  <w:r w:rsidRPr="00E32755">
                    <w:t>|</w:t>
                  </w:r>
                </w:p>
              </w:tc>
              <w:tc>
                <w:tcPr>
                  <w:tcW w:w="427" w:type="dxa"/>
                  <w:shd w:val="clear" w:color="auto" w:fill="auto"/>
                  <w:vAlign w:val="center"/>
                </w:tcPr>
                <w:p w14:paraId="25DBB724" w14:textId="77777777" w:rsidR="00CE5941" w:rsidRPr="00E32755" w:rsidRDefault="00CE5941" w:rsidP="00A73B01">
                  <w:pPr>
                    <w:pStyle w:val="RubricHeadings"/>
                  </w:pPr>
                  <w:r w:rsidRPr="00E32755">
                    <w:t>|</w:t>
                  </w:r>
                </w:p>
              </w:tc>
              <w:tc>
                <w:tcPr>
                  <w:tcW w:w="427" w:type="dxa"/>
                  <w:shd w:val="clear" w:color="auto" w:fill="auto"/>
                  <w:vAlign w:val="center"/>
                </w:tcPr>
                <w:p w14:paraId="790D9786" w14:textId="77777777" w:rsidR="00CE5941" w:rsidRPr="00E32755" w:rsidRDefault="00CE5941" w:rsidP="00A73B01">
                  <w:pPr>
                    <w:pStyle w:val="RubricHeadings"/>
                  </w:pPr>
                  <w:r w:rsidRPr="00E32755">
                    <w:t>|</w:t>
                  </w:r>
                </w:p>
              </w:tc>
              <w:tc>
                <w:tcPr>
                  <w:tcW w:w="428" w:type="dxa"/>
                  <w:shd w:val="clear" w:color="auto" w:fill="auto"/>
                  <w:vAlign w:val="center"/>
                </w:tcPr>
                <w:p w14:paraId="197AD968" w14:textId="77777777" w:rsidR="00CE5941" w:rsidRPr="00E32755" w:rsidRDefault="00CE5941" w:rsidP="00A73B01">
                  <w:pPr>
                    <w:pStyle w:val="RubricHeadings"/>
                  </w:pPr>
                  <w:r w:rsidRPr="00E32755">
                    <w:t>|</w:t>
                  </w:r>
                </w:p>
              </w:tc>
              <w:tc>
                <w:tcPr>
                  <w:tcW w:w="427" w:type="dxa"/>
                  <w:shd w:val="clear" w:color="auto" w:fill="auto"/>
                  <w:vAlign w:val="center"/>
                </w:tcPr>
                <w:p w14:paraId="18F329A6" w14:textId="77777777" w:rsidR="00CE5941" w:rsidRPr="00E32755" w:rsidRDefault="00CE5941" w:rsidP="00A73B01">
                  <w:pPr>
                    <w:pStyle w:val="RubricHeadings"/>
                  </w:pPr>
                  <w:r w:rsidRPr="00E32755">
                    <w:t>|</w:t>
                  </w:r>
                </w:p>
              </w:tc>
              <w:tc>
                <w:tcPr>
                  <w:tcW w:w="427" w:type="dxa"/>
                  <w:shd w:val="clear" w:color="auto" w:fill="auto"/>
                  <w:vAlign w:val="center"/>
                </w:tcPr>
                <w:p w14:paraId="439187FE" w14:textId="77777777" w:rsidR="00CE5941" w:rsidRPr="00E32755" w:rsidRDefault="00CE5941" w:rsidP="00A73B01">
                  <w:pPr>
                    <w:pStyle w:val="RubricHeadings"/>
                  </w:pPr>
                  <w:r w:rsidRPr="00E32755">
                    <w:t>|</w:t>
                  </w:r>
                </w:p>
              </w:tc>
              <w:tc>
                <w:tcPr>
                  <w:tcW w:w="428" w:type="dxa"/>
                  <w:shd w:val="clear" w:color="auto" w:fill="auto"/>
                  <w:vAlign w:val="center"/>
                </w:tcPr>
                <w:p w14:paraId="411AE813" w14:textId="77777777" w:rsidR="00CE5941" w:rsidRPr="00E32755" w:rsidRDefault="00CE5941" w:rsidP="00A73B01">
                  <w:pPr>
                    <w:pStyle w:val="RubricHeadings"/>
                  </w:pPr>
                  <w:r w:rsidRPr="00E32755">
                    <w:t>|</w:t>
                  </w:r>
                </w:p>
              </w:tc>
              <w:tc>
                <w:tcPr>
                  <w:tcW w:w="427" w:type="dxa"/>
                  <w:shd w:val="clear" w:color="auto" w:fill="auto"/>
                  <w:vAlign w:val="center"/>
                </w:tcPr>
                <w:p w14:paraId="404601B6" w14:textId="77777777" w:rsidR="00CE5941" w:rsidRPr="00E32755" w:rsidRDefault="00CE5941" w:rsidP="00A73B01">
                  <w:pPr>
                    <w:pStyle w:val="RubricHeadings"/>
                  </w:pPr>
                  <w:r w:rsidRPr="00E32755">
                    <w:t>|</w:t>
                  </w:r>
                </w:p>
              </w:tc>
              <w:tc>
                <w:tcPr>
                  <w:tcW w:w="427" w:type="dxa"/>
                  <w:shd w:val="clear" w:color="auto" w:fill="auto"/>
                  <w:vAlign w:val="center"/>
                </w:tcPr>
                <w:p w14:paraId="58BC70AB" w14:textId="77777777" w:rsidR="00CE5941" w:rsidRPr="00E32755" w:rsidRDefault="00CE5941" w:rsidP="00A73B01">
                  <w:pPr>
                    <w:pStyle w:val="RubricHeadings"/>
                  </w:pPr>
                  <w:r w:rsidRPr="00E32755">
                    <w:t>|</w:t>
                  </w:r>
                </w:p>
              </w:tc>
              <w:tc>
                <w:tcPr>
                  <w:tcW w:w="428" w:type="dxa"/>
                  <w:shd w:val="clear" w:color="auto" w:fill="auto"/>
                  <w:vAlign w:val="center"/>
                </w:tcPr>
                <w:p w14:paraId="503B29E2" w14:textId="77777777" w:rsidR="00CE5941" w:rsidRPr="00E32755" w:rsidRDefault="00CE5941" w:rsidP="00A73B01">
                  <w:pPr>
                    <w:pStyle w:val="RubricHeadings"/>
                  </w:pPr>
                  <w:r w:rsidRPr="00E32755">
                    <w:t>|</w:t>
                  </w:r>
                </w:p>
              </w:tc>
              <w:tc>
                <w:tcPr>
                  <w:tcW w:w="427" w:type="dxa"/>
                  <w:shd w:val="clear" w:color="auto" w:fill="auto"/>
                  <w:vAlign w:val="center"/>
                </w:tcPr>
                <w:p w14:paraId="08C2B42C" w14:textId="77777777" w:rsidR="00CE5941" w:rsidRPr="00E32755" w:rsidRDefault="00CE5941" w:rsidP="00A73B01">
                  <w:pPr>
                    <w:pStyle w:val="RubricHeadings"/>
                  </w:pPr>
                  <w:r w:rsidRPr="00E32755">
                    <w:t>|</w:t>
                  </w:r>
                </w:p>
              </w:tc>
              <w:tc>
                <w:tcPr>
                  <w:tcW w:w="427" w:type="dxa"/>
                  <w:shd w:val="clear" w:color="auto" w:fill="auto"/>
                  <w:vAlign w:val="center"/>
                </w:tcPr>
                <w:p w14:paraId="3086B322" w14:textId="77777777" w:rsidR="00CE5941" w:rsidRPr="00E32755" w:rsidRDefault="00CE5941" w:rsidP="00A73B01">
                  <w:pPr>
                    <w:pStyle w:val="RubricHeadings"/>
                  </w:pPr>
                  <w:r w:rsidRPr="00E32755">
                    <w:t>|</w:t>
                  </w:r>
                </w:p>
              </w:tc>
              <w:tc>
                <w:tcPr>
                  <w:tcW w:w="428" w:type="dxa"/>
                  <w:shd w:val="clear" w:color="auto" w:fill="auto"/>
                  <w:vAlign w:val="center"/>
                </w:tcPr>
                <w:p w14:paraId="3A92ED34" w14:textId="77777777" w:rsidR="00CE5941" w:rsidRPr="00E32755" w:rsidRDefault="00CE5941" w:rsidP="00A73B01">
                  <w:pPr>
                    <w:pStyle w:val="RubricHeadings"/>
                  </w:pPr>
                  <w:r w:rsidRPr="00E32755">
                    <w:t>|</w:t>
                  </w:r>
                </w:p>
              </w:tc>
              <w:tc>
                <w:tcPr>
                  <w:tcW w:w="427" w:type="dxa"/>
                  <w:shd w:val="clear" w:color="auto" w:fill="auto"/>
                  <w:vAlign w:val="center"/>
                </w:tcPr>
                <w:p w14:paraId="31A2B32A" w14:textId="77777777" w:rsidR="00CE5941" w:rsidRPr="00E32755" w:rsidRDefault="00CE5941" w:rsidP="00A73B01">
                  <w:pPr>
                    <w:pStyle w:val="RubricHeadings"/>
                  </w:pPr>
                  <w:r w:rsidRPr="00E32755">
                    <w:t>|</w:t>
                  </w:r>
                </w:p>
              </w:tc>
              <w:tc>
                <w:tcPr>
                  <w:tcW w:w="427" w:type="dxa"/>
                  <w:shd w:val="clear" w:color="auto" w:fill="auto"/>
                  <w:vAlign w:val="center"/>
                </w:tcPr>
                <w:p w14:paraId="49C032D7" w14:textId="77777777" w:rsidR="00CE5941" w:rsidRPr="00E32755" w:rsidRDefault="00CE5941" w:rsidP="00A73B01">
                  <w:pPr>
                    <w:pStyle w:val="RubricHeadings"/>
                  </w:pPr>
                  <w:r w:rsidRPr="00E32755">
                    <w:t>|</w:t>
                  </w:r>
                </w:p>
              </w:tc>
              <w:tc>
                <w:tcPr>
                  <w:tcW w:w="428" w:type="dxa"/>
                  <w:shd w:val="clear" w:color="auto" w:fill="auto"/>
                  <w:vAlign w:val="center"/>
                </w:tcPr>
                <w:p w14:paraId="6D6B411D" w14:textId="77777777" w:rsidR="00CE5941" w:rsidRPr="00E32755" w:rsidRDefault="00CE5941" w:rsidP="00A73B01">
                  <w:pPr>
                    <w:pStyle w:val="RubricHeadings"/>
                  </w:pPr>
                  <w:r w:rsidRPr="00E32755">
                    <w:t>|</w:t>
                  </w:r>
                </w:p>
              </w:tc>
              <w:tc>
                <w:tcPr>
                  <w:tcW w:w="427" w:type="dxa"/>
                  <w:shd w:val="clear" w:color="auto" w:fill="auto"/>
                  <w:vAlign w:val="center"/>
                </w:tcPr>
                <w:p w14:paraId="46ADDBAA" w14:textId="77777777" w:rsidR="00CE5941" w:rsidRPr="00E32755" w:rsidRDefault="00CE5941" w:rsidP="00A73B01">
                  <w:pPr>
                    <w:pStyle w:val="RubricHeadings"/>
                  </w:pPr>
                  <w:r w:rsidRPr="00E32755">
                    <w:t>|</w:t>
                  </w:r>
                </w:p>
              </w:tc>
              <w:tc>
                <w:tcPr>
                  <w:tcW w:w="427" w:type="dxa"/>
                  <w:shd w:val="clear" w:color="auto" w:fill="auto"/>
                  <w:vAlign w:val="center"/>
                </w:tcPr>
                <w:p w14:paraId="16D0D26A" w14:textId="77777777" w:rsidR="00CE5941" w:rsidRPr="00E32755" w:rsidRDefault="00CE5941" w:rsidP="00A73B01">
                  <w:pPr>
                    <w:pStyle w:val="RubricHeadings"/>
                  </w:pPr>
                  <w:r w:rsidRPr="00E32755">
                    <w:t>|</w:t>
                  </w:r>
                </w:p>
              </w:tc>
              <w:tc>
                <w:tcPr>
                  <w:tcW w:w="428" w:type="dxa"/>
                  <w:shd w:val="clear" w:color="auto" w:fill="auto"/>
                  <w:vAlign w:val="center"/>
                </w:tcPr>
                <w:p w14:paraId="6424F530" w14:textId="77777777" w:rsidR="00CE5941" w:rsidRPr="00E32755" w:rsidRDefault="00CE5941" w:rsidP="00A73B01">
                  <w:pPr>
                    <w:pStyle w:val="RubricHeadings"/>
                  </w:pPr>
                  <w:r w:rsidRPr="00E32755">
                    <w:t>|</w:t>
                  </w:r>
                </w:p>
              </w:tc>
              <w:tc>
                <w:tcPr>
                  <w:tcW w:w="427" w:type="dxa"/>
                  <w:shd w:val="clear" w:color="auto" w:fill="auto"/>
                  <w:vAlign w:val="center"/>
                </w:tcPr>
                <w:p w14:paraId="78DF139E" w14:textId="77777777" w:rsidR="00CE5941" w:rsidRPr="00E32755" w:rsidRDefault="00CE5941" w:rsidP="00A73B01">
                  <w:pPr>
                    <w:pStyle w:val="RubricHeadings"/>
                  </w:pPr>
                  <w:r w:rsidRPr="00E32755">
                    <w:t>|</w:t>
                  </w:r>
                </w:p>
              </w:tc>
              <w:tc>
                <w:tcPr>
                  <w:tcW w:w="427" w:type="dxa"/>
                  <w:shd w:val="clear" w:color="auto" w:fill="auto"/>
                  <w:vAlign w:val="center"/>
                </w:tcPr>
                <w:p w14:paraId="210084CB" w14:textId="77777777" w:rsidR="00CE5941" w:rsidRPr="00E32755" w:rsidRDefault="00CE5941" w:rsidP="00A73B01">
                  <w:pPr>
                    <w:pStyle w:val="RubricHeadings"/>
                  </w:pPr>
                  <w:r w:rsidRPr="00E32755">
                    <w:t>|</w:t>
                  </w:r>
                </w:p>
              </w:tc>
              <w:tc>
                <w:tcPr>
                  <w:tcW w:w="428" w:type="dxa"/>
                  <w:shd w:val="clear" w:color="auto" w:fill="auto"/>
                  <w:vAlign w:val="center"/>
                </w:tcPr>
                <w:p w14:paraId="2BF324E8" w14:textId="77777777" w:rsidR="00CE5941" w:rsidRPr="00E32755" w:rsidRDefault="00CE5941" w:rsidP="00A73B01">
                  <w:pPr>
                    <w:pStyle w:val="RubricHeadings"/>
                  </w:pPr>
                  <w:r w:rsidRPr="00E32755">
                    <w:t>|</w:t>
                  </w:r>
                </w:p>
              </w:tc>
              <w:tc>
                <w:tcPr>
                  <w:tcW w:w="427" w:type="dxa"/>
                  <w:shd w:val="clear" w:color="auto" w:fill="auto"/>
                  <w:vAlign w:val="center"/>
                </w:tcPr>
                <w:p w14:paraId="29DBA4DC" w14:textId="77777777" w:rsidR="00CE5941" w:rsidRPr="00E32755" w:rsidRDefault="00CE5941" w:rsidP="00A73B01">
                  <w:pPr>
                    <w:pStyle w:val="RubricHeadings"/>
                  </w:pPr>
                  <w:r w:rsidRPr="00E32755">
                    <w:t>|</w:t>
                  </w:r>
                </w:p>
              </w:tc>
              <w:tc>
                <w:tcPr>
                  <w:tcW w:w="427" w:type="dxa"/>
                  <w:shd w:val="clear" w:color="auto" w:fill="auto"/>
                  <w:vAlign w:val="center"/>
                </w:tcPr>
                <w:p w14:paraId="6A5057D2" w14:textId="77777777" w:rsidR="00CE5941" w:rsidRPr="00E32755" w:rsidRDefault="00CE5941" w:rsidP="00A73B01">
                  <w:pPr>
                    <w:pStyle w:val="RubricHeadings"/>
                  </w:pPr>
                  <w:r w:rsidRPr="00E32755">
                    <w:t>|</w:t>
                  </w:r>
                </w:p>
              </w:tc>
              <w:tc>
                <w:tcPr>
                  <w:tcW w:w="747" w:type="dxa"/>
                  <w:shd w:val="clear" w:color="auto" w:fill="auto"/>
                  <w:vAlign w:val="center"/>
                </w:tcPr>
                <w:p w14:paraId="27461391" w14:textId="77777777" w:rsidR="00CE5941" w:rsidRPr="00E32755" w:rsidRDefault="00CE5941" w:rsidP="00A73B01"/>
              </w:tc>
            </w:tr>
            <w:tr w:rsidR="00CE5941" w:rsidRPr="00E32755" w14:paraId="5D854001" w14:textId="77777777" w:rsidTr="00A73B01">
              <w:trPr>
                <w:trHeight w:val="485"/>
              </w:trPr>
              <w:tc>
                <w:tcPr>
                  <w:tcW w:w="828" w:type="dxa"/>
                  <w:shd w:val="clear" w:color="auto" w:fill="auto"/>
                  <w:vAlign w:val="center"/>
                </w:tcPr>
                <w:p w14:paraId="57864AB1" w14:textId="77777777" w:rsidR="00CE5941" w:rsidRPr="00E32755" w:rsidRDefault="00CE5941" w:rsidP="00A73B01">
                  <w:pPr>
                    <w:pStyle w:val="PictureCentered"/>
                    <w:rPr>
                      <w:rStyle w:val="KeyTermItalic"/>
                    </w:rPr>
                  </w:pPr>
                  <w:r w:rsidRPr="00E32755">
                    <w:rPr>
                      <w:rStyle w:val="KeyTermItalic"/>
                    </w:rPr>
                    <w:t>3’</w:t>
                  </w:r>
                </w:p>
              </w:tc>
              <w:tc>
                <w:tcPr>
                  <w:tcW w:w="427" w:type="dxa"/>
                  <w:shd w:val="clear" w:color="auto" w:fill="auto"/>
                  <w:vAlign w:val="center"/>
                </w:tcPr>
                <w:p w14:paraId="55EC5D43"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67C2C1EF"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3596CB8F"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750C0FB4"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6AC355AA"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62BA3C8A"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1DB1558C"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372BA66A"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209C0015"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1BBBFBB9"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15B4B6BC"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0D30B8F"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4B6F4ECE"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082F1738"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119A85C8"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700AF33D"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6F226418"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1566CD28"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23D92251"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5C064C66"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78ADD020"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3F164B1E"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554CA287"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7803ECB5"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499CC986" w14:textId="77777777" w:rsidR="00CE5941" w:rsidRPr="00E32755" w:rsidRDefault="00CE5941" w:rsidP="00A73B01">
                  <w:pPr>
                    <w:jc w:val="center"/>
                    <w:rPr>
                      <w:rStyle w:val="KeyTermItalic"/>
                    </w:rPr>
                  </w:pPr>
                  <w:r w:rsidRPr="00E32755">
                    <w:rPr>
                      <w:rStyle w:val="KeyTermItalic"/>
                    </w:rPr>
                    <w:t>G</w:t>
                  </w:r>
                </w:p>
              </w:tc>
              <w:tc>
                <w:tcPr>
                  <w:tcW w:w="747" w:type="dxa"/>
                  <w:shd w:val="clear" w:color="auto" w:fill="auto"/>
                  <w:vAlign w:val="center"/>
                </w:tcPr>
                <w:p w14:paraId="1EEBF791" w14:textId="77777777" w:rsidR="00CE5941" w:rsidRPr="00E32755" w:rsidRDefault="00CE5941" w:rsidP="00A73B01">
                  <w:pPr>
                    <w:pStyle w:val="PictureCentered"/>
                    <w:rPr>
                      <w:rStyle w:val="KeyTermItalic"/>
                    </w:rPr>
                  </w:pPr>
                  <w:r w:rsidRPr="00E32755">
                    <w:rPr>
                      <w:rStyle w:val="KeyTermItalic"/>
                    </w:rPr>
                    <w:t>5’</w:t>
                  </w:r>
                </w:p>
              </w:tc>
            </w:tr>
          </w:tbl>
          <w:p w14:paraId="5BF54765" w14:textId="77777777" w:rsidR="00CE5941" w:rsidRDefault="00CE5941" w:rsidP="00A73B01"/>
        </w:tc>
      </w:tr>
    </w:tbl>
    <w:p w14:paraId="5EFE0F34" w14:textId="77777777" w:rsidR="00CE5941" w:rsidRPr="00E32755" w:rsidRDefault="00CE5941" w:rsidP="00CE5941"/>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790"/>
      </w:tblGrid>
      <w:tr w:rsidR="00CE5941" w:rsidRPr="00E32755" w14:paraId="5D364872" w14:textId="77777777" w:rsidTr="00CE5941">
        <w:trPr>
          <w:jc w:val="center"/>
        </w:trPr>
        <w:tc>
          <w:tcPr>
            <w:tcW w:w="13176" w:type="dxa"/>
            <w:shd w:val="clear" w:color="auto" w:fill="auto"/>
          </w:tcPr>
          <w:p w14:paraId="539A3028" w14:textId="77777777" w:rsidR="00CE5941" w:rsidRPr="00E32755" w:rsidRDefault="00CE5941" w:rsidP="00A73B01">
            <w:pPr>
              <w:pStyle w:val="ActivityBodyBold"/>
              <w:ind w:left="0"/>
            </w:pPr>
            <w:r w:rsidRPr="00E32755">
              <w:t>DNA Sequence Two</w:t>
            </w:r>
          </w:p>
        </w:tc>
      </w:tr>
      <w:tr w:rsidR="00CE5941" w14:paraId="47A45694" w14:textId="77777777" w:rsidTr="00CE5941">
        <w:trPr>
          <w:jc w:val="center"/>
        </w:trPr>
        <w:tc>
          <w:tcPr>
            <w:tcW w:w="13176" w:type="dxa"/>
            <w:shd w:val="clear" w:color="auto" w:fill="auto"/>
          </w:tcPr>
          <w:tbl>
            <w:tblPr>
              <w:tblW w:w="0" w:type="auto"/>
              <w:tblInd w:w="360" w:type="dxa"/>
              <w:tblLook w:val="04A0" w:firstRow="1" w:lastRow="0" w:firstColumn="1" w:lastColumn="0" w:noHBand="0" w:noVBand="1"/>
            </w:tblPr>
            <w:tblGrid>
              <w:gridCol w:w="394"/>
              <w:gridCol w:w="370"/>
              <w:gridCol w:w="383"/>
              <w:gridCol w:w="370"/>
              <w:gridCol w:w="383"/>
              <w:gridCol w:w="383"/>
              <w:gridCol w:w="370"/>
              <w:gridCol w:w="384"/>
              <w:gridCol w:w="371"/>
              <w:gridCol w:w="371"/>
              <w:gridCol w:w="371"/>
              <w:gridCol w:w="371"/>
              <w:gridCol w:w="384"/>
              <w:gridCol w:w="384"/>
              <w:gridCol w:w="384"/>
              <w:gridCol w:w="371"/>
              <w:gridCol w:w="384"/>
              <w:gridCol w:w="384"/>
              <w:gridCol w:w="384"/>
              <w:gridCol w:w="371"/>
              <w:gridCol w:w="371"/>
              <w:gridCol w:w="371"/>
              <w:gridCol w:w="384"/>
              <w:gridCol w:w="371"/>
              <w:gridCol w:w="371"/>
              <w:gridCol w:w="384"/>
              <w:gridCol w:w="395"/>
            </w:tblGrid>
            <w:tr w:rsidR="00CE5941" w:rsidRPr="00E32755" w14:paraId="4D59FB2B" w14:textId="77777777" w:rsidTr="00A73B01">
              <w:trPr>
                <w:trHeight w:val="485"/>
              </w:trPr>
              <w:tc>
                <w:tcPr>
                  <w:tcW w:w="828" w:type="dxa"/>
                  <w:shd w:val="clear" w:color="auto" w:fill="auto"/>
                  <w:vAlign w:val="center"/>
                </w:tcPr>
                <w:p w14:paraId="0686160F" w14:textId="77777777" w:rsidR="00CE5941" w:rsidRPr="00E32755" w:rsidRDefault="00CE5941" w:rsidP="00A73B01">
                  <w:pPr>
                    <w:pStyle w:val="PictureCentered"/>
                    <w:rPr>
                      <w:rStyle w:val="KeyTermItalic"/>
                    </w:rPr>
                  </w:pPr>
                  <w:r w:rsidRPr="00E32755">
                    <w:rPr>
                      <w:rStyle w:val="KeyTermItalic"/>
                    </w:rPr>
                    <w:t>5’</w:t>
                  </w:r>
                </w:p>
              </w:tc>
              <w:tc>
                <w:tcPr>
                  <w:tcW w:w="427" w:type="dxa"/>
                  <w:shd w:val="clear" w:color="auto" w:fill="auto"/>
                  <w:vAlign w:val="center"/>
                </w:tcPr>
                <w:p w14:paraId="6108EC5A"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2E602DA9" w14:textId="77777777" w:rsidR="00CE5941" w:rsidRPr="00E32755" w:rsidRDefault="00CE5941" w:rsidP="00A73B01">
                  <w:pPr>
                    <w:jc w:val="center"/>
                    <w:rPr>
                      <w:rStyle w:val="KeyTermItalic"/>
                    </w:rPr>
                  </w:pPr>
                  <w:r>
                    <w:rPr>
                      <w:rStyle w:val="KeyTermItalic"/>
                    </w:rPr>
                    <w:t>C</w:t>
                  </w:r>
                </w:p>
              </w:tc>
              <w:tc>
                <w:tcPr>
                  <w:tcW w:w="427" w:type="dxa"/>
                  <w:shd w:val="clear" w:color="auto" w:fill="auto"/>
                  <w:vAlign w:val="center"/>
                </w:tcPr>
                <w:p w14:paraId="3AC474A0" w14:textId="77777777" w:rsidR="00CE5941" w:rsidRPr="00E32755" w:rsidRDefault="00CE5941" w:rsidP="00A73B01">
                  <w:pPr>
                    <w:jc w:val="center"/>
                    <w:rPr>
                      <w:rStyle w:val="KeyTermItalic"/>
                    </w:rPr>
                  </w:pPr>
                  <w:r>
                    <w:rPr>
                      <w:rStyle w:val="KeyTermItalic"/>
                    </w:rPr>
                    <w:t>T</w:t>
                  </w:r>
                </w:p>
              </w:tc>
              <w:tc>
                <w:tcPr>
                  <w:tcW w:w="427" w:type="dxa"/>
                  <w:shd w:val="clear" w:color="auto" w:fill="auto"/>
                  <w:vAlign w:val="center"/>
                </w:tcPr>
                <w:p w14:paraId="1DBAFBDD" w14:textId="77777777" w:rsidR="00CE5941" w:rsidRPr="00E32755" w:rsidRDefault="00CE5941" w:rsidP="00A73B01">
                  <w:pPr>
                    <w:jc w:val="center"/>
                    <w:rPr>
                      <w:rStyle w:val="KeyTermItalic"/>
                    </w:rPr>
                  </w:pPr>
                  <w:r>
                    <w:rPr>
                      <w:rStyle w:val="KeyTermItalic"/>
                    </w:rPr>
                    <w:t>G</w:t>
                  </w:r>
                </w:p>
              </w:tc>
              <w:tc>
                <w:tcPr>
                  <w:tcW w:w="428" w:type="dxa"/>
                  <w:shd w:val="clear" w:color="auto" w:fill="auto"/>
                  <w:vAlign w:val="center"/>
                </w:tcPr>
                <w:p w14:paraId="295D09AE" w14:textId="77777777" w:rsidR="00CE5941" w:rsidRPr="00E32755" w:rsidRDefault="00CE5941" w:rsidP="00A73B01">
                  <w:pPr>
                    <w:jc w:val="center"/>
                    <w:rPr>
                      <w:rStyle w:val="KeyTermItalic"/>
                    </w:rPr>
                  </w:pPr>
                  <w:r>
                    <w:rPr>
                      <w:rStyle w:val="KeyTermItalic"/>
                    </w:rPr>
                    <w:t>C</w:t>
                  </w:r>
                </w:p>
              </w:tc>
              <w:tc>
                <w:tcPr>
                  <w:tcW w:w="427" w:type="dxa"/>
                  <w:shd w:val="clear" w:color="auto" w:fill="auto"/>
                  <w:vAlign w:val="center"/>
                </w:tcPr>
                <w:p w14:paraId="71491B1F"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1CA255F8"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1AC8DF8A"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27347FCF"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2417F767"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467ADDAB"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7296CC40"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1E269901"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49C8889D"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2D2DD34A"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20F9912"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3B70238D"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5810B429"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13DC5DDE"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0809C061"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7925FB96"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4131AC18"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29A3DF46"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0EB95002"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763F0C74" w14:textId="77777777" w:rsidR="00CE5941" w:rsidRPr="00E32755" w:rsidRDefault="00CE5941" w:rsidP="00A73B01">
                  <w:pPr>
                    <w:jc w:val="center"/>
                    <w:rPr>
                      <w:rStyle w:val="KeyTermItalic"/>
                    </w:rPr>
                  </w:pPr>
                  <w:r w:rsidRPr="00E32755">
                    <w:rPr>
                      <w:rStyle w:val="KeyTermItalic"/>
                    </w:rPr>
                    <w:t>C</w:t>
                  </w:r>
                </w:p>
              </w:tc>
              <w:tc>
                <w:tcPr>
                  <w:tcW w:w="747" w:type="dxa"/>
                  <w:shd w:val="clear" w:color="auto" w:fill="auto"/>
                  <w:vAlign w:val="center"/>
                </w:tcPr>
                <w:p w14:paraId="6BCDB307" w14:textId="77777777" w:rsidR="00CE5941" w:rsidRPr="00E32755" w:rsidRDefault="00CE5941" w:rsidP="00A73B01">
                  <w:pPr>
                    <w:pStyle w:val="PictureCentered"/>
                    <w:rPr>
                      <w:rStyle w:val="KeyTermItalic"/>
                    </w:rPr>
                  </w:pPr>
                  <w:r w:rsidRPr="00E32755">
                    <w:rPr>
                      <w:rStyle w:val="KeyTermItalic"/>
                    </w:rPr>
                    <w:t>3’</w:t>
                  </w:r>
                </w:p>
              </w:tc>
            </w:tr>
            <w:tr w:rsidR="00CE5941" w:rsidRPr="00E32755" w14:paraId="32DEDF54" w14:textId="77777777" w:rsidTr="00A73B01">
              <w:trPr>
                <w:trHeight w:val="305"/>
              </w:trPr>
              <w:tc>
                <w:tcPr>
                  <w:tcW w:w="828" w:type="dxa"/>
                  <w:shd w:val="clear" w:color="auto" w:fill="auto"/>
                  <w:vAlign w:val="center"/>
                </w:tcPr>
                <w:p w14:paraId="1005828E" w14:textId="77777777" w:rsidR="00CE5941" w:rsidRPr="00E32755" w:rsidRDefault="00CE5941" w:rsidP="00A73B01"/>
              </w:tc>
              <w:tc>
                <w:tcPr>
                  <w:tcW w:w="427" w:type="dxa"/>
                  <w:shd w:val="clear" w:color="auto" w:fill="auto"/>
                  <w:vAlign w:val="center"/>
                </w:tcPr>
                <w:p w14:paraId="3E6E4492" w14:textId="77777777" w:rsidR="00CE5941" w:rsidRPr="00E32755" w:rsidRDefault="00CE5941" w:rsidP="00A73B01">
                  <w:pPr>
                    <w:pStyle w:val="RubricHeadings"/>
                  </w:pPr>
                  <w:r w:rsidRPr="00E32755">
                    <w:t>|</w:t>
                  </w:r>
                </w:p>
              </w:tc>
              <w:tc>
                <w:tcPr>
                  <w:tcW w:w="428" w:type="dxa"/>
                  <w:shd w:val="clear" w:color="auto" w:fill="auto"/>
                  <w:vAlign w:val="center"/>
                </w:tcPr>
                <w:p w14:paraId="27497DB7" w14:textId="77777777" w:rsidR="00CE5941" w:rsidRPr="00E32755" w:rsidRDefault="00CE5941" w:rsidP="00A73B01">
                  <w:pPr>
                    <w:pStyle w:val="RubricHeadings"/>
                  </w:pPr>
                  <w:r w:rsidRPr="00E32755">
                    <w:t>|</w:t>
                  </w:r>
                </w:p>
              </w:tc>
              <w:tc>
                <w:tcPr>
                  <w:tcW w:w="427" w:type="dxa"/>
                  <w:shd w:val="clear" w:color="auto" w:fill="auto"/>
                  <w:vAlign w:val="center"/>
                </w:tcPr>
                <w:p w14:paraId="4968A5CE" w14:textId="77777777" w:rsidR="00CE5941" w:rsidRPr="00E32755" w:rsidRDefault="00CE5941" w:rsidP="00A73B01">
                  <w:pPr>
                    <w:pStyle w:val="RubricHeadings"/>
                  </w:pPr>
                  <w:r w:rsidRPr="00E32755">
                    <w:t>|</w:t>
                  </w:r>
                </w:p>
              </w:tc>
              <w:tc>
                <w:tcPr>
                  <w:tcW w:w="427" w:type="dxa"/>
                  <w:shd w:val="clear" w:color="auto" w:fill="auto"/>
                  <w:vAlign w:val="center"/>
                </w:tcPr>
                <w:p w14:paraId="4EAD9EE2" w14:textId="77777777" w:rsidR="00CE5941" w:rsidRPr="00E32755" w:rsidRDefault="00CE5941" w:rsidP="00A73B01">
                  <w:pPr>
                    <w:pStyle w:val="RubricHeadings"/>
                  </w:pPr>
                  <w:r w:rsidRPr="00E32755">
                    <w:t>|</w:t>
                  </w:r>
                </w:p>
              </w:tc>
              <w:tc>
                <w:tcPr>
                  <w:tcW w:w="428" w:type="dxa"/>
                  <w:shd w:val="clear" w:color="auto" w:fill="auto"/>
                  <w:vAlign w:val="center"/>
                </w:tcPr>
                <w:p w14:paraId="75B53624" w14:textId="77777777" w:rsidR="00CE5941" w:rsidRPr="00E32755" w:rsidRDefault="00CE5941" w:rsidP="00A73B01">
                  <w:pPr>
                    <w:pStyle w:val="RubricHeadings"/>
                  </w:pPr>
                  <w:r w:rsidRPr="00E32755">
                    <w:t>|</w:t>
                  </w:r>
                </w:p>
              </w:tc>
              <w:tc>
                <w:tcPr>
                  <w:tcW w:w="427" w:type="dxa"/>
                  <w:shd w:val="clear" w:color="auto" w:fill="auto"/>
                  <w:vAlign w:val="center"/>
                </w:tcPr>
                <w:p w14:paraId="43EAEE73" w14:textId="77777777" w:rsidR="00CE5941" w:rsidRPr="00E32755" w:rsidRDefault="00CE5941" w:rsidP="00A73B01">
                  <w:pPr>
                    <w:pStyle w:val="RubricHeadings"/>
                  </w:pPr>
                  <w:r w:rsidRPr="00E32755">
                    <w:t>|</w:t>
                  </w:r>
                </w:p>
              </w:tc>
              <w:tc>
                <w:tcPr>
                  <w:tcW w:w="427" w:type="dxa"/>
                  <w:shd w:val="clear" w:color="auto" w:fill="auto"/>
                  <w:vAlign w:val="center"/>
                </w:tcPr>
                <w:p w14:paraId="26CA96DC" w14:textId="77777777" w:rsidR="00CE5941" w:rsidRPr="00E32755" w:rsidRDefault="00CE5941" w:rsidP="00A73B01">
                  <w:pPr>
                    <w:pStyle w:val="RubricHeadings"/>
                  </w:pPr>
                  <w:r w:rsidRPr="00E32755">
                    <w:t>|</w:t>
                  </w:r>
                </w:p>
              </w:tc>
              <w:tc>
                <w:tcPr>
                  <w:tcW w:w="428" w:type="dxa"/>
                  <w:shd w:val="clear" w:color="auto" w:fill="auto"/>
                  <w:vAlign w:val="center"/>
                </w:tcPr>
                <w:p w14:paraId="450A2AAC" w14:textId="77777777" w:rsidR="00CE5941" w:rsidRPr="00E32755" w:rsidRDefault="00CE5941" w:rsidP="00A73B01">
                  <w:pPr>
                    <w:pStyle w:val="RubricHeadings"/>
                  </w:pPr>
                  <w:r w:rsidRPr="00E32755">
                    <w:t>|</w:t>
                  </w:r>
                </w:p>
              </w:tc>
              <w:tc>
                <w:tcPr>
                  <w:tcW w:w="427" w:type="dxa"/>
                  <w:shd w:val="clear" w:color="auto" w:fill="auto"/>
                  <w:vAlign w:val="center"/>
                </w:tcPr>
                <w:p w14:paraId="3213DD87" w14:textId="77777777" w:rsidR="00CE5941" w:rsidRPr="00E32755" w:rsidRDefault="00CE5941" w:rsidP="00A73B01">
                  <w:pPr>
                    <w:pStyle w:val="RubricHeadings"/>
                  </w:pPr>
                  <w:r w:rsidRPr="00E32755">
                    <w:t>|</w:t>
                  </w:r>
                </w:p>
              </w:tc>
              <w:tc>
                <w:tcPr>
                  <w:tcW w:w="427" w:type="dxa"/>
                  <w:shd w:val="clear" w:color="auto" w:fill="auto"/>
                  <w:vAlign w:val="center"/>
                </w:tcPr>
                <w:p w14:paraId="3F26641A" w14:textId="77777777" w:rsidR="00CE5941" w:rsidRPr="00E32755" w:rsidRDefault="00CE5941" w:rsidP="00A73B01">
                  <w:pPr>
                    <w:pStyle w:val="RubricHeadings"/>
                  </w:pPr>
                  <w:r w:rsidRPr="00E32755">
                    <w:t>|</w:t>
                  </w:r>
                </w:p>
              </w:tc>
              <w:tc>
                <w:tcPr>
                  <w:tcW w:w="428" w:type="dxa"/>
                  <w:shd w:val="clear" w:color="auto" w:fill="auto"/>
                  <w:vAlign w:val="center"/>
                </w:tcPr>
                <w:p w14:paraId="3EDB0E0A" w14:textId="77777777" w:rsidR="00CE5941" w:rsidRPr="00E32755" w:rsidRDefault="00CE5941" w:rsidP="00A73B01">
                  <w:pPr>
                    <w:pStyle w:val="RubricHeadings"/>
                  </w:pPr>
                  <w:r w:rsidRPr="00E32755">
                    <w:t>|</w:t>
                  </w:r>
                </w:p>
              </w:tc>
              <w:tc>
                <w:tcPr>
                  <w:tcW w:w="427" w:type="dxa"/>
                  <w:shd w:val="clear" w:color="auto" w:fill="auto"/>
                  <w:vAlign w:val="center"/>
                </w:tcPr>
                <w:p w14:paraId="74B6723E" w14:textId="77777777" w:rsidR="00CE5941" w:rsidRPr="00E32755" w:rsidRDefault="00CE5941" w:rsidP="00A73B01">
                  <w:pPr>
                    <w:pStyle w:val="RubricHeadings"/>
                  </w:pPr>
                  <w:r w:rsidRPr="00E32755">
                    <w:t>|</w:t>
                  </w:r>
                </w:p>
              </w:tc>
              <w:tc>
                <w:tcPr>
                  <w:tcW w:w="427" w:type="dxa"/>
                  <w:shd w:val="clear" w:color="auto" w:fill="auto"/>
                  <w:vAlign w:val="center"/>
                </w:tcPr>
                <w:p w14:paraId="1649A1D9" w14:textId="77777777" w:rsidR="00CE5941" w:rsidRPr="00E32755" w:rsidRDefault="00CE5941" w:rsidP="00A73B01">
                  <w:pPr>
                    <w:pStyle w:val="RubricHeadings"/>
                  </w:pPr>
                  <w:r w:rsidRPr="00E32755">
                    <w:t>|</w:t>
                  </w:r>
                </w:p>
              </w:tc>
              <w:tc>
                <w:tcPr>
                  <w:tcW w:w="428" w:type="dxa"/>
                  <w:shd w:val="clear" w:color="auto" w:fill="auto"/>
                  <w:vAlign w:val="center"/>
                </w:tcPr>
                <w:p w14:paraId="21D2B5E9" w14:textId="77777777" w:rsidR="00CE5941" w:rsidRPr="00E32755" w:rsidRDefault="00CE5941" w:rsidP="00A73B01">
                  <w:pPr>
                    <w:pStyle w:val="RubricHeadings"/>
                  </w:pPr>
                  <w:r w:rsidRPr="00E32755">
                    <w:t>|</w:t>
                  </w:r>
                </w:p>
              </w:tc>
              <w:tc>
                <w:tcPr>
                  <w:tcW w:w="427" w:type="dxa"/>
                  <w:shd w:val="clear" w:color="auto" w:fill="auto"/>
                  <w:vAlign w:val="center"/>
                </w:tcPr>
                <w:p w14:paraId="2B996857" w14:textId="77777777" w:rsidR="00CE5941" w:rsidRPr="00E32755" w:rsidRDefault="00CE5941" w:rsidP="00A73B01">
                  <w:pPr>
                    <w:pStyle w:val="RubricHeadings"/>
                  </w:pPr>
                  <w:r w:rsidRPr="00E32755">
                    <w:t>|</w:t>
                  </w:r>
                </w:p>
              </w:tc>
              <w:tc>
                <w:tcPr>
                  <w:tcW w:w="427" w:type="dxa"/>
                  <w:shd w:val="clear" w:color="auto" w:fill="auto"/>
                  <w:vAlign w:val="center"/>
                </w:tcPr>
                <w:p w14:paraId="37448A07" w14:textId="77777777" w:rsidR="00CE5941" w:rsidRPr="00E32755" w:rsidRDefault="00CE5941" w:rsidP="00A73B01">
                  <w:pPr>
                    <w:pStyle w:val="RubricHeadings"/>
                  </w:pPr>
                  <w:r w:rsidRPr="00E32755">
                    <w:t>|</w:t>
                  </w:r>
                </w:p>
              </w:tc>
              <w:tc>
                <w:tcPr>
                  <w:tcW w:w="428" w:type="dxa"/>
                  <w:shd w:val="clear" w:color="auto" w:fill="auto"/>
                  <w:vAlign w:val="center"/>
                </w:tcPr>
                <w:p w14:paraId="5B6FFFC4" w14:textId="77777777" w:rsidR="00CE5941" w:rsidRPr="00E32755" w:rsidRDefault="00CE5941" w:rsidP="00A73B01">
                  <w:pPr>
                    <w:pStyle w:val="RubricHeadings"/>
                  </w:pPr>
                  <w:r w:rsidRPr="00E32755">
                    <w:t>|</w:t>
                  </w:r>
                </w:p>
              </w:tc>
              <w:tc>
                <w:tcPr>
                  <w:tcW w:w="427" w:type="dxa"/>
                  <w:shd w:val="clear" w:color="auto" w:fill="auto"/>
                  <w:vAlign w:val="center"/>
                </w:tcPr>
                <w:p w14:paraId="72B3D825" w14:textId="77777777" w:rsidR="00CE5941" w:rsidRPr="00E32755" w:rsidRDefault="00CE5941" w:rsidP="00A73B01">
                  <w:pPr>
                    <w:pStyle w:val="RubricHeadings"/>
                  </w:pPr>
                  <w:r w:rsidRPr="00E32755">
                    <w:t>|</w:t>
                  </w:r>
                </w:p>
              </w:tc>
              <w:tc>
                <w:tcPr>
                  <w:tcW w:w="427" w:type="dxa"/>
                  <w:shd w:val="clear" w:color="auto" w:fill="auto"/>
                  <w:vAlign w:val="center"/>
                </w:tcPr>
                <w:p w14:paraId="7877EA64" w14:textId="77777777" w:rsidR="00CE5941" w:rsidRPr="00E32755" w:rsidRDefault="00CE5941" w:rsidP="00A73B01">
                  <w:pPr>
                    <w:pStyle w:val="RubricHeadings"/>
                  </w:pPr>
                  <w:r w:rsidRPr="00E32755">
                    <w:t>|</w:t>
                  </w:r>
                </w:p>
              </w:tc>
              <w:tc>
                <w:tcPr>
                  <w:tcW w:w="428" w:type="dxa"/>
                  <w:shd w:val="clear" w:color="auto" w:fill="auto"/>
                  <w:vAlign w:val="center"/>
                </w:tcPr>
                <w:p w14:paraId="2B67EE59" w14:textId="77777777" w:rsidR="00CE5941" w:rsidRPr="00E32755" w:rsidRDefault="00CE5941" w:rsidP="00A73B01">
                  <w:pPr>
                    <w:pStyle w:val="RubricHeadings"/>
                  </w:pPr>
                  <w:r w:rsidRPr="00E32755">
                    <w:t>|</w:t>
                  </w:r>
                </w:p>
              </w:tc>
              <w:tc>
                <w:tcPr>
                  <w:tcW w:w="427" w:type="dxa"/>
                  <w:shd w:val="clear" w:color="auto" w:fill="auto"/>
                  <w:vAlign w:val="center"/>
                </w:tcPr>
                <w:p w14:paraId="4D2F9516" w14:textId="77777777" w:rsidR="00CE5941" w:rsidRPr="00E32755" w:rsidRDefault="00CE5941" w:rsidP="00A73B01">
                  <w:pPr>
                    <w:pStyle w:val="RubricHeadings"/>
                  </w:pPr>
                  <w:r w:rsidRPr="00E32755">
                    <w:t>|</w:t>
                  </w:r>
                </w:p>
              </w:tc>
              <w:tc>
                <w:tcPr>
                  <w:tcW w:w="427" w:type="dxa"/>
                  <w:shd w:val="clear" w:color="auto" w:fill="auto"/>
                  <w:vAlign w:val="center"/>
                </w:tcPr>
                <w:p w14:paraId="35775525" w14:textId="77777777" w:rsidR="00CE5941" w:rsidRPr="00E32755" w:rsidRDefault="00CE5941" w:rsidP="00A73B01">
                  <w:pPr>
                    <w:pStyle w:val="RubricHeadings"/>
                  </w:pPr>
                  <w:r w:rsidRPr="00E32755">
                    <w:t>|</w:t>
                  </w:r>
                </w:p>
              </w:tc>
              <w:tc>
                <w:tcPr>
                  <w:tcW w:w="428" w:type="dxa"/>
                  <w:shd w:val="clear" w:color="auto" w:fill="auto"/>
                  <w:vAlign w:val="center"/>
                </w:tcPr>
                <w:p w14:paraId="3E0A325A" w14:textId="77777777" w:rsidR="00CE5941" w:rsidRPr="00E32755" w:rsidRDefault="00CE5941" w:rsidP="00A73B01">
                  <w:pPr>
                    <w:pStyle w:val="RubricHeadings"/>
                  </w:pPr>
                  <w:r w:rsidRPr="00E32755">
                    <w:t>|</w:t>
                  </w:r>
                </w:p>
              </w:tc>
              <w:tc>
                <w:tcPr>
                  <w:tcW w:w="427" w:type="dxa"/>
                  <w:shd w:val="clear" w:color="auto" w:fill="auto"/>
                  <w:vAlign w:val="center"/>
                </w:tcPr>
                <w:p w14:paraId="283A6C3B" w14:textId="77777777" w:rsidR="00CE5941" w:rsidRPr="00E32755" w:rsidRDefault="00CE5941" w:rsidP="00A73B01">
                  <w:pPr>
                    <w:pStyle w:val="RubricHeadings"/>
                  </w:pPr>
                  <w:r w:rsidRPr="00E32755">
                    <w:t>|</w:t>
                  </w:r>
                </w:p>
              </w:tc>
              <w:tc>
                <w:tcPr>
                  <w:tcW w:w="427" w:type="dxa"/>
                  <w:shd w:val="clear" w:color="auto" w:fill="auto"/>
                  <w:vAlign w:val="center"/>
                </w:tcPr>
                <w:p w14:paraId="6456DC7D" w14:textId="77777777" w:rsidR="00CE5941" w:rsidRPr="00E32755" w:rsidRDefault="00CE5941" w:rsidP="00A73B01">
                  <w:pPr>
                    <w:pStyle w:val="RubricHeadings"/>
                  </w:pPr>
                  <w:r w:rsidRPr="00E32755">
                    <w:t>|</w:t>
                  </w:r>
                </w:p>
              </w:tc>
              <w:tc>
                <w:tcPr>
                  <w:tcW w:w="747" w:type="dxa"/>
                  <w:shd w:val="clear" w:color="auto" w:fill="auto"/>
                  <w:vAlign w:val="center"/>
                </w:tcPr>
                <w:p w14:paraId="73558511" w14:textId="77777777" w:rsidR="00CE5941" w:rsidRPr="00E32755" w:rsidRDefault="00CE5941" w:rsidP="00A73B01"/>
              </w:tc>
            </w:tr>
            <w:tr w:rsidR="00CE5941" w:rsidRPr="00E32755" w14:paraId="163797C0" w14:textId="77777777" w:rsidTr="00A73B01">
              <w:trPr>
                <w:trHeight w:val="485"/>
              </w:trPr>
              <w:tc>
                <w:tcPr>
                  <w:tcW w:w="828" w:type="dxa"/>
                  <w:shd w:val="clear" w:color="auto" w:fill="auto"/>
                  <w:vAlign w:val="center"/>
                </w:tcPr>
                <w:p w14:paraId="2B2A60A0" w14:textId="77777777" w:rsidR="00CE5941" w:rsidRPr="00E32755" w:rsidRDefault="00CE5941" w:rsidP="00A73B01">
                  <w:pPr>
                    <w:pStyle w:val="PictureCentered"/>
                    <w:rPr>
                      <w:rStyle w:val="KeyTermItalic"/>
                    </w:rPr>
                  </w:pPr>
                  <w:r w:rsidRPr="00E32755">
                    <w:rPr>
                      <w:rStyle w:val="KeyTermItalic"/>
                    </w:rPr>
                    <w:t>3’</w:t>
                  </w:r>
                </w:p>
              </w:tc>
              <w:tc>
                <w:tcPr>
                  <w:tcW w:w="427" w:type="dxa"/>
                  <w:shd w:val="clear" w:color="auto" w:fill="auto"/>
                  <w:vAlign w:val="center"/>
                </w:tcPr>
                <w:p w14:paraId="13C99C11"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3874E5A8" w14:textId="77777777" w:rsidR="00CE5941" w:rsidRPr="00E32755" w:rsidRDefault="00CE5941" w:rsidP="00A73B01">
                  <w:pPr>
                    <w:jc w:val="center"/>
                    <w:rPr>
                      <w:rStyle w:val="KeyTermItalic"/>
                    </w:rPr>
                  </w:pPr>
                  <w:r>
                    <w:rPr>
                      <w:rStyle w:val="KeyTermItalic"/>
                    </w:rPr>
                    <w:t>G</w:t>
                  </w:r>
                </w:p>
              </w:tc>
              <w:tc>
                <w:tcPr>
                  <w:tcW w:w="427" w:type="dxa"/>
                  <w:shd w:val="clear" w:color="auto" w:fill="auto"/>
                  <w:vAlign w:val="center"/>
                </w:tcPr>
                <w:p w14:paraId="779B41AF" w14:textId="77777777" w:rsidR="00CE5941" w:rsidRPr="00E32755" w:rsidRDefault="00CE5941" w:rsidP="00A73B01">
                  <w:pPr>
                    <w:jc w:val="center"/>
                    <w:rPr>
                      <w:rStyle w:val="KeyTermItalic"/>
                    </w:rPr>
                  </w:pPr>
                  <w:r>
                    <w:rPr>
                      <w:rStyle w:val="KeyTermItalic"/>
                    </w:rPr>
                    <w:t>A</w:t>
                  </w:r>
                </w:p>
              </w:tc>
              <w:tc>
                <w:tcPr>
                  <w:tcW w:w="427" w:type="dxa"/>
                  <w:shd w:val="clear" w:color="auto" w:fill="auto"/>
                  <w:vAlign w:val="center"/>
                </w:tcPr>
                <w:p w14:paraId="1A33C6BF" w14:textId="77777777" w:rsidR="00CE5941" w:rsidRPr="00E32755" w:rsidRDefault="00CE5941" w:rsidP="00A73B01">
                  <w:pPr>
                    <w:jc w:val="center"/>
                    <w:rPr>
                      <w:rStyle w:val="KeyTermItalic"/>
                    </w:rPr>
                  </w:pPr>
                  <w:r>
                    <w:rPr>
                      <w:rStyle w:val="KeyTermItalic"/>
                    </w:rPr>
                    <w:t>C</w:t>
                  </w:r>
                </w:p>
              </w:tc>
              <w:tc>
                <w:tcPr>
                  <w:tcW w:w="428" w:type="dxa"/>
                  <w:shd w:val="clear" w:color="auto" w:fill="auto"/>
                  <w:vAlign w:val="center"/>
                </w:tcPr>
                <w:p w14:paraId="4F5C3DB7" w14:textId="77777777" w:rsidR="00CE5941" w:rsidRPr="00E32755" w:rsidRDefault="00CE5941" w:rsidP="00A73B01">
                  <w:pPr>
                    <w:jc w:val="center"/>
                    <w:rPr>
                      <w:rStyle w:val="KeyTermItalic"/>
                    </w:rPr>
                  </w:pPr>
                  <w:r>
                    <w:rPr>
                      <w:rStyle w:val="KeyTermItalic"/>
                    </w:rPr>
                    <w:t>G</w:t>
                  </w:r>
                </w:p>
              </w:tc>
              <w:tc>
                <w:tcPr>
                  <w:tcW w:w="427" w:type="dxa"/>
                  <w:shd w:val="clear" w:color="auto" w:fill="auto"/>
                  <w:vAlign w:val="center"/>
                </w:tcPr>
                <w:p w14:paraId="20B87564"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5F7C43FC"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3D48FF67"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347AD8A0"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67D55388"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7DF26756"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77353C3"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7E61540D"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76E26C5B"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6763E627"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7E81532F"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42613D4B"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27792C9B"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6EB0FF49"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173E9094"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63D3762"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05829E98"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7F0AE796"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60635270"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D5E70B9" w14:textId="77777777" w:rsidR="00CE5941" w:rsidRPr="00E32755" w:rsidRDefault="00CE5941" w:rsidP="00A73B01">
                  <w:pPr>
                    <w:jc w:val="center"/>
                    <w:rPr>
                      <w:rStyle w:val="KeyTermItalic"/>
                    </w:rPr>
                  </w:pPr>
                  <w:r w:rsidRPr="00E32755">
                    <w:rPr>
                      <w:rStyle w:val="KeyTermItalic"/>
                    </w:rPr>
                    <w:t>G</w:t>
                  </w:r>
                </w:p>
              </w:tc>
              <w:tc>
                <w:tcPr>
                  <w:tcW w:w="747" w:type="dxa"/>
                  <w:shd w:val="clear" w:color="auto" w:fill="auto"/>
                  <w:vAlign w:val="center"/>
                </w:tcPr>
                <w:p w14:paraId="0B17417A" w14:textId="77777777" w:rsidR="00CE5941" w:rsidRPr="00E32755" w:rsidRDefault="00CE5941" w:rsidP="00A73B01">
                  <w:pPr>
                    <w:pStyle w:val="PictureCentered"/>
                    <w:rPr>
                      <w:rStyle w:val="KeyTermItalic"/>
                    </w:rPr>
                  </w:pPr>
                  <w:r w:rsidRPr="00E32755">
                    <w:rPr>
                      <w:rStyle w:val="KeyTermItalic"/>
                    </w:rPr>
                    <w:t>5’</w:t>
                  </w:r>
                </w:p>
              </w:tc>
            </w:tr>
          </w:tbl>
          <w:p w14:paraId="6DC55D97" w14:textId="77777777" w:rsidR="00CE5941" w:rsidRDefault="00CE5941" w:rsidP="00A73B01"/>
        </w:tc>
      </w:tr>
    </w:tbl>
    <w:p w14:paraId="069A34D3" w14:textId="77777777" w:rsidR="00CE5941" w:rsidRPr="00E32755" w:rsidRDefault="00CE5941" w:rsidP="00CE5941"/>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790"/>
      </w:tblGrid>
      <w:tr w:rsidR="00CE5941" w:rsidRPr="00E32755" w14:paraId="6260FB10" w14:textId="77777777" w:rsidTr="00CE5941">
        <w:trPr>
          <w:jc w:val="center"/>
        </w:trPr>
        <w:tc>
          <w:tcPr>
            <w:tcW w:w="13176" w:type="dxa"/>
            <w:shd w:val="clear" w:color="auto" w:fill="auto"/>
          </w:tcPr>
          <w:p w14:paraId="64E939F3" w14:textId="77777777" w:rsidR="00CE5941" w:rsidRPr="00E32755" w:rsidRDefault="00CE5941" w:rsidP="00A73B01">
            <w:pPr>
              <w:pStyle w:val="ActivityBodyBold"/>
              <w:ind w:left="0"/>
            </w:pPr>
            <w:r w:rsidRPr="00E32755">
              <w:t>DNA Sequence Three</w:t>
            </w:r>
          </w:p>
        </w:tc>
      </w:tr>
      <w:tr w:rsidR="00CE5941" w14:paraId="00A4015C" w14:textId="77777777" w:rsidTr="00CE5941">
        <w:trPr>
          <w:jc w:val="center"/>
        </w:trPr>
        <w:tc>
          <w:tcPr>
            <w:tcW w:w="13176" w:type="dxa"/>
            <w:shd w:val="clear" w:color="auto" w:fill="auto"/>
          </w:tcPr>
          <w:tbl>
            <w:tblPr>
              <w:tblW w:w="0" w:type="auto"/>
              <w:tblInd w:w="360" w:type="dxa"/>
              <w:tblLook w:val="04A0" w:firstRow="1" w:lastRow="0" w:firstColumn="1" w:lastColumn="0" w:noHBand="0" w:noVBand="1"/>
            </w:tblPr>
            <w:tblGrid>
              <w:gridCol w:w="395"/>
              <w:gridCol w:w="371"/>
              <w:gridCol w:w="384"/>
              <w:gridCol w:w="384"/>
              <w:gridCol w:w="371"/>
              <w:gridCol w:w="371"/>
              <w:gridCol w:w="371"/>
              <w:gridCol w:w="384"/>
              <w:gridCol w:w="372"/>
              <w:gridCol w:w="372"/>
              <w:gridCol w:w="372"/>
              <w:gridCol w:w="372"/>
              <w:gridCol w:w="385"/>
              <w:gridCol w:w="385"/>
              <w:gridCol w:w="385"/>
              <w:gridCol w:w="372"/>
              <w:gridCol w:w="372"/>
              <w:gridCol w:w="385"/>
              <w:gridCol w:w="385"/>
              <w:gridCol w:w="372"/>
              <w:gridCol w:w="372"/>
              <w:gridCol w:w="372"/>
              <w:gridCol w:w="385"/>
              <w:gridCol w:w="372"/>
              <w:gridCol w:w="372"/>
              <w:gridCol w:w="385"/>
              <w:gridCol w:w="396"/>
            </w:tblGrid>
            <w:tr w:rsidR="00CE5941" w:rsidRPr="00E32755" w14:paraId="56E5C0A7" w14:textId="77777777" w:rsidTr="00A73B01">
              <w:trPr>
                <w:trHeight w:val="485"/>
              </w:trPr>
              <w:tc>
                <w:tcPr>
                  <w:tcW w:w="828" w:type="dxa"/>
                  <w:shd w:val="clear" w:color="auto" w:fill="auto"/>
                  <w:vAlign w:val="center"/>
                </w:tcPr>
                <w:p w14:paraId="3D8C8235" w14:textId="77777777" w:rsidR="00CE5941" w:rsidRPr="00E32755" w:rsidRDefault="00CE5941" w:rsidP="00A73B01">
                  <w:pPr>
                    <w:pStyle w:val="PictureCentered"/>
                    <w:rPr>
                      <w:rStyle w:val="KeyTermItalic"/>
                    </w:rPr>
                  </w:pPr>
                  <w:r w:rsidRPr="00E32755">
                    <w:rPr>
                      <w:rStyle w:val="KeyTermItalic"/>
                    </w:rPr>
                    <w:t>5’</w:t>
                  </w:r>
                </w:p>
              </w:tc>
              <w:tc>
                <w:tcPr>
                  <w:tcW w:w="427" w:type="dxa"/>
                  <w:shd w:val="clear" w:color="auto" w:fill="auto"/>
                  <w:vAlign w:val="center"/>
                </w:tcPr>
                <w:p w14:paraId="526C0C96"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162BAE76"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24D0A1C9"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72DB6958"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66654030"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55C6EF1"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618F6E8"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16C4F694"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1D344C82"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7A67C84D"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7A7C3133"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09785BDB"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69688A71"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6A93FF7E"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4ABD7AEF"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62220DD2" w14:textId="77777777" w:rsidR="00CE5941" w:rsidRPr="00E32755" w:rsidRDefault="00CE5941" w:rsidP="00A73B01">
                  <w:pPr>
                    <w:jc w:val="center"/>
                    <w:rPr>
                      <w:rStyle w:val="KeyTermItalic"/>
                    </w:rPr>
                  </w:pPr>
                  <w:r>
                    <w:rPr>
                      <w:rStyle w:val="KeyTermItalic"/>
                    </w:rPr>
                    <w:t>A</w:t>
                  </w:r>
                </w:p>
              </w:tc>
              <w:tc>
                <w:tcPr>
                  <w:tcW w:w="428" w:type="dxa"/>
                  <w:shd w:val="clear" w:color="auto" w:fill="auto"/>
                  <w:vAlign w:val="center"/>
                </w:tcPr>
                <w:p w14:paraId="4F7919D0" w14:textId="77777777" w:rsidR="00CE5941" w:rsidRPr="00E32755" w:rsidRDefault="00CE5941" w:rsidP="00A73B01">
                  <w:pPr>
                    <w:jc w:val="center"/>
                    <w:rPr>
                      <w:rStyle w:val="KeyTermItalic"/>
                    </w:rPr>
                  </w:pPr>
                  <w:r>
                    <w:rPr>
                      <w:rStyle w:val="KeyTermItalic"/>
                    </w:rPr>
                    <w:t>G</w:t>
                  </w:r>
                </w:p>
              </w:tc>
              <w:tc>
                <w:tcPr>
                  <w:tcW w:w="427" w:type="dxa"/>
                  <w:shd w:val="clear" w:color="auto" w:fill="auto"/>
                  <w:vAlign w:val="center"/>
                </w:tcPr>
                <w:p w14:paraId="73E0294F"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799DB95A"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32DCA310"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55686FE8"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229A01FB"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094AC6D7"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14BAD29E"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5E2EA6D4" w14:textId="77777777" w:rsidR="00CE5941" w:rsidRPr="00E32755" w:rsidRDefault="00CE5941" w:rsidP="00A73B01">
                  <w:pPr>
                    <w:jc w:val="center"/>
                    <w:rPr>
                      <w:rStyle w:val="KeyTermItalic"/>
                    </w:rPr>
                  </w:pPr>
                  <w:r w:rsidRPr="00E32755">
                    <w:rPr>
                      <w:rStyle w:val="KeyTermItalic"/>
                    </w:rPr>
                    <w:t>C</w:t>
                  </w:r>
                </w:p>
              </w:tc>
              <w:tc>
                <w:tcPr>
                  <w:tcW w:w="747" w:type="dxa"/>
                  <w:shd w:val="clear" w:color="auto" w:fill="auto"/>
                  <w:vAlign w:val="center"/>
                </w:tcPr>
                <w:p w14:paraId="3EC2EC08" w14:textId="77777777" w:rsidR="00CE5941" w:rsidRPr="00E32755" w:rsidRDefault="00CE5941" w:rsidP="00A73B01">
                  <w:pPr>
                    <w:pStyle w:val="PictureCentered"/>
                    <w:rPr>
                      <w:rStyle w:val="KeyTermItalic"/>
                    </w:rPr>
                  </w:pPr>
                  <w:r w:rsidRPr="00E32755">
                    <w:rPr>
                      <w:rStyle w:val="KeyTermItalic"/>
                    </w:rPr>
                    <w:t>3’</w:t>
                  </w:r>
                </w:p>
              </w:tc>
            </w:tr>
            <w:tr w:rsidR="00CE5941" w:rsidRPr="00E32755" w14:paraId="75D01F02" w14:textId="77777777" w:rsidTr="00A73B01">
              <w:trPr>
                <w:trHeight w:val="305"/>
              </w:trPr>
              <w:tc>
                <w:tcPr>
                  <w:tcW w:w="828" w:type="dxa"/>
                  <w:shd w:val="clear" w:color="auto" w:fill="auto"/>
                  <w:vAlign w:val="center"/>
                </w:tcPr>
                <w:p w14:paraId="471CA707" w14:textId="77777777" w:rsidR="00CE5941" w:rsidRPr="00E32755" w:rsidRDefault="00CE5941" w:rsidP="00A73B01"/>
              </w:tc>
              <w:tc>
                <w:tcPr>
                  <w:tcW w:w="427" w:type="dxa"/>
                  <w:shd w:val="clear" w:color="auto" w:fill="auto"/>
                  <w:vAlign w:val="center"/>
                </w:tcPr>
                <w:p w14:paraId="314081A6" w14:textId="77777777" w:rsidR="00CE5941" w:rsidRPr="00E32755" w:rsidRDefault="00CE5941" w:rsidP="00A73B01">
                  <w:pPr>
                    <w:pStyle w:val="RubricHeadings"/>
                  </w:pPr>
                  <w:r w:rsidRPr="00E32755">
                    <w:t>|</w:t>
                  </w:r>
                </w:p>
              </w:tc>
              <w:tc>
                <w:tcPr>
                  <w:tcW w:w="428" w:type="dxa"/>
                  <w:shd w:val="clear" w:color="auto" w:fill="auto"/>
                  <w:vAlign w:val="center"/>
                </w:tcPr>
                <w:p w14:paraId="12BA896F" w14:textId="77777777" w:rsidR="00CE5941" w:rsidRPr="00E32755" w:rsidRDefault="00CE5941" w:rsidP="00A73B01">
                  <w:pPr>
                    <w:pStyle w:val="RubricHeadings"/>
                  </w:pPr>
                  <w:r w:rsidRPr="00E32755">
                    <w:t>|</w:t>
                  </w:r>
                </w:p>
              </w:tc>
              <w:tc>
                <w:tcPr>
                  <w:tcW w:w="427" w:type="dxa"/>
                  <w:shd w:val="clear" w:color="auto" w:fill="auto"/>
                  <w:vAlign w:val="center"/>
                </w:tcPr>
                <w:p w14:paraId="19372FC8" w14:textId="77777777" w:rsidR="00CE5941" w:rsidRPr="00E32755" w:rsidRDefault="00CE5941" w:rsidP="00A73B01">
                  <w:pPr>
                    <w:pStyle w:val="RubricHeadings"/>
                  </w:pPr>
                  <w:r w:rsidRPr="00E32755">
                    <w:t>|</w:t>
                  </w:r>
                </w:p>
              </w:tc>
              <w:tc>
                <w:tcPr>
                  <w:tcW w:w="427" w:type="dxa"/>
                  <w:shd w:val="clear" w:color="auto" w:fill="auto"/>
                  <w:vAlign w:val="center"/>
                </w:tcPr>
                <w:p w14:paraId="7530D7EE" w14:textId="77777777" w:rsidR="00CE5941" w:rsidRPr="00E32755" w:rsidRDefault="00CE5941" w:rsidP="00A73B01">
                  <w:pPr>
                    <w:pStyle w:val="RubricHeadings"/>
                  </w:pPr>
                  <w:r w:rsidRPr="00E32755">
                    <w:t>|</w:t>
                  </w:r>
                </w:p>
              </w:tc>
              <w:tc>
                <w:tcPr>
                  <w:tcW w:w="428" w:type="dxa"/>
                  <w:shd w:val="clear" w:color="auto" w:fill="auto"/>
                  <w:vAlign w:val="center"/>
                </w:tcPr>
                <w:p w14:paraId="6DD8C237" w14:textId="77777777" w:rsidR="00CE5941" w:rsidRPr="00E32755" w:rsidRDefault="00CE5941" w:rsidP="00A73B01">
                  <w:pPr>
                    <w:pStyle w:val="RubricHeadings"/>
                  </w:pPr>
                  <w:r w:rsidRPr="00E32755">
                    <w:t>|</w:t>
                  </w:r>
                </w:p>
              </w:tc>
              <w:tc>
                <w:tcPr>
                  <w:tcW w:w="427" w:type="dxa"/>
                  <w:shd w:val="clear" w:color="auto" w:fill="auto"/>
                  <w:vAlign w:val="center"/>
                </w:tcPr>
                <w:p w14:paraId="2F9FA274" w14:textId="77777777" w:rsidR="00CE5941" w:rsidRPr="00E32755" w:rsidRDefault="00CE5941" w:rsidP="00A73B01">
                  <w:pPr>
                    <w:pStyle w:val="RubricHeadings"/>
                  </w:pPr>
                  <w:r w:rsidRPr="00E32755">
                    <w:t>|</w:t>
                  </w:r>
                </w:p>
              </w:tc>
              <w:tc>
                <w:tcPr>
                  <w:tcW w:w="427" w:type="dxa"/>
                  <w:shd w:val="clear" w:color="auto" w:fill="auto"/>
                  <w:vAlign w:val="center"/>
                </w:tcPr>
                <w:p w14:paraId="1A281A54" w14:textId="77777777" w:rsidR="00CE5941" w:rsidRPr="00E32755" w:rsidRDefault="00CE5941" w:rsidP="00A73B01">
                  <w:pPr>
                    <w:pStyle w:val="RubricHeadings"/>
                  </w:pPr>
                  <w:r w:rsidRPr="00E32755">
                    <w:t>|</w:t>
                  </w:r>
                </w:p>
              </w:tc>
              <w:tc>
                <w:tcPr>
                  <w:tcW w:w="428" w:type="dxa"/>
                  <w:shd w:val="clear" w:color="auto" w:fill="auto"/>
                  <w:vAlign w:val="center"/>
                </w:tcPr>
                <w:p w14:paraId="0F86C85C" w14:textId="77777777" w:rsidR="00CE5941" w:rsidRPr="00E32755" w:rsidRDefault="00CE5941" w:rsidP="00A73B01">
                  <w:pPr>
                    <w:pStyle w:val="RubricHeadings"/>
                  </w:pPr>
                  <w:r w:rsidRPr="00E32755">
                    <w:t>|</w:t>
                  </w:r>
                </w:p>
              </w:tc>
              <w:tc>
                <w:tcPr>
                  <w:tcW w:w="427" w:type="dxa"/>
                  <w:shd w:val="clear" w:color="auto" w:fill="auto"/>
                  <w:vAlign w:val="center"/>
                </w:tcPr>
                <w:p w14:paraId="40C11B9B" w14:textId="77777777" w:rsidR="00CE5941" w:rsidRPr="00E32755" w:rsidRDefault="00CE5941" w:rsidP="00A73B01">
                  <w:pPr>
                    <w:pStyle w:val="RubricHeadings"/>
                  </w:pPr>
                  <w:r w:rsidRPr="00E32755">
                    <w:t>|</w:t>
                  </w:r>
                </w:p>
              </w:tc>
              <w:tc>
                <w:tcPr>
                  <w:tcW w:w="427" w:type="dxa"/>
                  <w:shd w:val="clear" w:color="auto" w:fill="auto"/>
                  <w:vAlign w:val="center"/>
                </w:tcPr>
                <w:p w14:paraId="4B4CED43" w14:textId="77777777" w:rsidR="00CE5941" w:rsidRPr="00E32755" w:rsidRDefault="00CE5941" w:rsidP="00A73B01">
                  <w:pPr>
                    <w:pStyle w:val="RubricHeadings"/>
                  </w:pPr>
                  <w:r w:rsidRPr="00E32755">
                    <w:t>|</w:t>
                  </w:r>
                </w:p>
              </w:tc>
              <w:tc>
                <w:tcPr>
                  <w:tcW w:w="428" w:type="dxa"/>
                  <w:shd w:val="clear" w:color="auto" w:fill="auto"/>
                  <w:vAlign w:val="center"/>
                </w:tcPr>
                <w:p w14:paraId="61370904" w14:textId="77777777" w:rsidR="00CE5941" w:rsidRPr="00E32755" w:rsidRDefault="00CE5941" w:rsidP="00A73B01">
                  <w:pPr>
                    <w:pStyle w:val="RubricHeadings"/>
                  </w:pPr>
                  <w:r w:rsidRPr="00E32755">
                    <w:t>|</w:t>
                  </w:r>
                </w:p>
              </w:tc>
              <w:tc>
                <w:tcPr>
                  <w:tcW w:w="427" w:type="dxa"/>
                  <w:shd w:val="clear" w:color="auto" w:fill="auto"/>
                  <w:vAlign w:val="center"/>
                </w:tcPr>
                <w:p w14:paraId="1761CAF4" w14:textId="77777777" w:rsidR="00CE5941" w:rsidRPr="00E32755" w:rsidRDefault="00CE5941" w:rsidP="00A73B01">
                  <w:pPr>
                    <w:pStyle w:val="RubricHeadings"/>
                  </w:pPr>
                  <w:r w:rsidRPr="00E32755">
                    <w:t>|</w:t>
                  </w:r>
                </w:p>
              </w:tc>
              <w:tc>
                <w:tcPr>
                  <w:tcW w:w="427" w:type="dxa"/>
                  <w:shd w:val="clear" w:color="auto" w:fill="auto"/>
                  <w:vAlign w:val="center"/>
                </w:tcPr>
                <w:p w14:paraId="1DB3A6B8" w14:textId="77777777" w:rsidR="00CE5941" w:rsidRPr="00E32755" w:rsidRDefault="00CE5941" w:rsidP="00A73B01">
                  <w:pPr>
                    <w:pStyle w:val="RubricHeadings"/>
                  </w:pPr>
                  <w:r w:rsidRPr="00E32755">
                    <w:t>|</w:t>
                  </w:r>
                </w:p>
              </w:tc>
              <w:tc>
                <w:tcPr>
                  <w:tcW w:w="428" w:type="dxa"/>
                  <w:shd w:val="clear" w:color="auto" w:fill="auto"/>
                  <w:vAlign w:val="center"/>
                </w:tcPr>
                <w:p w14:paraId="100F9D8A" w14:textId="77777777" w:rsidR="00CE5941" w:rsidRPr="00E32755" w:rsidRDefault="00CE5941" w:rsidP="00A73B01">
                  <w:pPr>
                    <w:pStyle w:val="RubricHeadings"/>
                  </w:pPr>
                  <w:r w:rsidRPr="00E32755">
                    <w:t>|</w:t>
                  </w:r>
                </w:p>
              </w:tc>
              <w:tc>
                <w:tcPr>
                  <w:tcW w:w="427" w:type="dxa"/>
                  <w:shd w:val="clear" w:color="auto" w:fill="auto"/>
                  <w:vAlign w:val="center"/>
                </w:tcPr>
                <w:p w14:paraId="421B6F8E" w14:textId="77777777" w:rsidR="00CE5941" w:rsidRPr="00E32755" w:rsidRDefault="00CE5941" w:rsidP="00A73B01">
                  <w:pPr>
                    <w:pStyle w:val="RubricHeadings"/>
                  </w:pPr>
                  <w:r w:rsidRPr="00E32755">
                    <w:t>|</w:t>
                  </w:r>
                </w:p>
              </w:tc>
              <w:tc>
                <w:tcPr>
                  <w:tcW w:w="427" w:type="dxa"/>
                  <w:shd w:val="clear" w:color="auto" w:fill="auto"/>
                  <w:vAlign w:val="center"/>
                </w:tcPr>
                <w:p w14:paraId="31936BCF" w14:textId="77777777" w:rsidR="00CE5941" w:rsidRPr="00E32755" w:rsidRDefault="00CE5941" w:rsidP="00A73B01">
                  <w:pPr>
                    <w:pStyle w:val="RubricHeadings"/>
                  </w:pPr>
                  <w:r w:rsidRPr="00E32755">
                    <w:t>|</w:t>
                  </w:r>
                </w:p>
              </w:tc>
              <w:tc>
                <w:tcPr>
                  <w:tcW w:w="428" w:type="dxa"/>
                  <w:shd w:val="clear" w:color="auto" w:fill="auto"/>
                  <w:vAlign w:val="center"/>
                </w:tcPr>
                <w:p w14:paraId="7F9BBA23" w14:textId="77777777" w:rsidR="00CE5941" w:rsidRPr="00E32755" w:rsidRDefault="00CE5941" w:rsidP="00A73B01">
                  <w:pPr>
                    <w:pStyle w:val="RubricHeadings"/>
                  </w:pPr>
                  <w:r w:rsidRPr="00E32755">
                    <w:t>|</w:t>
                  </w:r>
                </w:p>
              </w:tc>
              <w:tc>
                <w:tcPr>
                  <w:tcW w:w="427" w:type="dxa"/>
                  <w:shd w:val="clear" w:color="auto" w:fill="auto"/>
                  <w:vAlign w:val="center"/>
                </w:tcPr>
                <w:p w14:paraId="1440DE08" w14:textId="77777777" w:rsidR="00CE5941" w:rsidRPr="00E32755" w:rsidRDefault="00CE5941" w:rsidP="00A73B01">
                  <w:pPr>
                    <w:pStyle w:val="RubricHeadings"/>
                  </w:pPr>
                  <w:r w:rsidRPr="00E32755">
                    <w:t>|</w:t>
                  </w:r>
                </w:p>
              </w:tc>
              <w:tc>
                <w:tcPr>
                  <w:tcW w:w="427" w:type="dxa"/>
                  <w:shd w:val="clear" w:color="auto" w:fill="auto"/>
                  <w:vAlign w:val="center"/>
                </w:tcPr>
                <w:p w14:paraId="1792A290" w14:textId="77777777" w:rsidR="00CE5941" w:rsidRPr="00E32755" w:rsidRDefault="00CE5941" w:rsidP="00A73B01">
                  <w:pPr>
                    <w:pStyle w:val="RubricHeadings"/>
                  </w:pPr>
                  <w:r w:rsidRPr="00E32755">
                    <w:t>|</w:t>
                  </w:r>
                </w:p>
              </w:tc>
              <w:tc>
                <w:tcPr>
                  <w:tcW w:w="428" w:type="dxa"/>
                  <w:shd w:val="clear" w:color="auto" w:fill="auto"/>
                  <w:vAlign w:val="center"/>
                </w:tcPr>
                <w:p w14:paraId="6F7336FE" w14:textId="77777777" w:rsidR="00CE5941" w:rsidRPr="00E32755" w:rsidRDefault="00CE5941" w:rsidP="00A73B01">
                  <w:pPr>
                    <w:pStyle w:val="RubricHeadings"/>
                  </w:pPr>
                  <w:r w:rsidRPr="00E32755">
                    <w:t>|</w:t>
                  </w:r>
                </w:p>
              </w:tc>
              <w:tc>
                <w:tcPr>
                  <w:tcW w:w="427" w:type="dxa"/>
                  <w:shd w:val="clear" w:color="auto" w:fill="auto"/>
                  <w:vAlign w:val="center"/>
                </w:tcPr>
                <w:p w14:paraId="32118F75" w14:textId="77777777" w:rsidR="00CE5941" w:rsidRPr="00E32755" w:rsidRDefault="00CE5941" w:rsidP="00A73B01">
                  <w:pPr>
                    <w:pStyle w:val="RubricHeadings"/>
                  </w:pPr>
                  <w:r w:rsidRPr="00E32755">
                    <w:t>|</w:t>
                  </w:r>
                </w:p>
              </w:tc>
              <w:tc>
                <w:tcPr>
                  <w:tcW w:w="427" w:type="dxa"/>
                  <w:shd w:val="clear" w:color="auto" w:fill="auto"/>
                  <w:vAlign w:val="center"/>
                </w:tcPr>
                <w:p w14:paraId="66B9459B" w14:textId="77777777" w:rsidR="00CE5941" w:rsidRPr="00E32755" w:rsidRDefault="00CE5941" w:rsidP="00A73B01">
                  <w:pPr>
                    <w:pStyle w:val="RubricHeadings"/>
                  </w:pPr>
                  <w:r w:rsidRPr="00E32755">
                    <w:t>|</w:t>
                  </w:r>
                </w:p>
              </w:tc>
              <w:tc>
                <w:tcPr>
                  <w:tcW w:w="428" w:type="dxa"/>
                  <w:shd w:val="clear" w:color="auto" w:fill="auto"/>
                  <w:vAlign w:val="center"/>
                </w:tcPr>
                <w:p w14:paraId="6CB03DCC" w14:textId="77777777" w:rsidR="00CE5941" w:rsidRPr="00E32755" w:rsidRDefault="00CE5941" w:rsidP="00A73B01">
                  <w:pPr>
                    <w:pStyle w:val="RubricHeadings"/>
                  </w:pPr>
                  <w:r w:rsidRPr="00E32755">
                    <w:t>|</w:t>
                  </w:r>
                </w:p>
              </w:tc>
              <w:tc>
                <w:tcPr>
                  <w:tcW w:w="427" w:type="dxa"/>
                  <w:shd w:val="clear" w:color="auto" w:fill="auto"/>
                  <w:vAlign w:val="center"/>
                </w:tcPr>
                <w:p w14:paraId="403FA9EE" w14:textId="77777777" w:rsidR="00CE5941" w:rsidRPr="00E32755" w:rsidRDefault="00CE5941" w:rsidP="00A73B01">
                  <w:pPr>
                    <w:pStyle w:val="RubricHeadings"/>
                  </w:pPr>
                  <w:r w:rsidRPr="00E32755">
                    <w:t>|</w:t>
                  </w:r>
                </w:p>
              </w:tc>
              <w:tc>
                <w:tcPr>
                  <w:tcW w:w="427" w:type="dxa"/>
                  <w:shd w:val="clear" w:color="auto" w:fill="auto"/>
                  <w:vAlign w:val="center"/>
                </w:tcPr>
                <w:p w14:paraId="6566DBD0" w14:textId="77777777" w:rsidR="00CE5941" w:rsidRPr="00E32755" w:rsidRDefault="00CE5941" w:rsidP="00A73B01">
                  <w:pPr>
                    <w:pStyle w:val="RubricHeadings"/>
                  </w:pPr>
                  <w:r w:rsidRPr="00E32755">
                    <w:t>|</w:t>
                  </w:r>
                </w:p>
              </w:tc>
              <w:tc>
                <w:tcPr>
                  <w:tcW w:w="747" w:type="dxa"/>
                  <w:shd w:val="clear" w:color="auto" w:fill="auto"/>
                  <w:vAlign w:val="center"/>
                </w:tcPr>
                <w:p w14:paraId="360B97ED" w14:textId="77777777" w:rsidR="00CE5941" w:rsidRPr="00E32755" w:rsidRDefault="00CE5941" w:rsidP="00A73B01"/>
              </w:tc>
            </w:tr>
            <w:tr w:rsidR="00CE5941" w:rsidRPr="00E32755" w14:paraId="4F2612C7" w14:textId="77777777" w:rsidTr="00A73B01">
              <w:trPr>
                <w:trHeight w:val="485"/>
              </w:trPr>
              <w:tc>
                <w:tcPr>
                  <w:tcW w:w="828" w:type="dxa"/>
                  <w:shd w:val="clear" w:color="auto" w:fill="auto"/>
                  <w:vAlign w:val="center"/>
                </w:tcPr>
                <w:p w14:paraId="4C428D9B" w14:textId="77777777" w:rsidR="00CE5941" w:rsidRPr="00E32755" w:rsidRDefault="00CE5941" w:rsidP="00A73B01">
                  <w:pPr>
                    <w:pStyle w:val="PictureCentered"/>
                    <w:rPr>
                      <w:rStyle w:val="KeyTermItalic"/>
                    </w:rPr>
                  </w:pPr>
                  <w:r w:rsidRPr="00E32755">
                    <w:rPr>
                      <w:rStyle w:val="KeyTermItalic"/>
                    </w:rPr>
                    <w:t>3’</w:t>
                  </w:r>
                </w:p>
              </w:tc>
              <w:tc>
                <w:tcPr>
                  <w:tcW w:w="427" w:type="dxa"/>
                  <w:shd w:val="clear" w:color="auto" w:fill="auto"/>
                  <w:vAlign w:val="center"/>
                </w:tcPr>
                <w:p w14:paraId="303F5325"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08657222"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36D844F7"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21DA7D91"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560FE23D"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3A6731B3"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23EA7D51"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75D6455E"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38302926"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2AA77657"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7573B1C8"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72783F1D"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0A1A2650"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283C7865"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32E39069"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5F27DE30" w14:textId="77777777" w:rsidR="00CE5941" w:rsidRPr="00E32755" w:rsidRDefault="00CE5941" w:rsidP="00A73B01">
                  <w:pPr>
                    <w:jc w:val="center"/>
                    <w:rPr>
                      <w:rStyle w:val="KeyTermItalic"/>
                    </w:rPr>
                  </w:pPr>
                  <w:r>
                    <w:rPr>
                      <w:rStyle w:val="KeyTermItalic"/>
                    </w:rPr>
                    <w:t>T</w:t>
                  </w:r>
                </w:p>
              </w:tc>
              <w:tc>
                <w:tcPr>
                  <w:tcW w:w="428" w:type="dxa"/>
                  <w:shd w:val="clear" w:color="auto" w:fill="auto"/>
                  <w:vAlign w:val="center"/>
                </w:tcPr>
                <w:p w14:paraId="1783D3AC" w14:textId="77777777" w:rsidR="00CE5941" w:rsidRPr="00E32755" w:rsidRDefault="00CE5941" w:rsidP="00A73B01">
                  <w:pPr>
                    <w:jc w:val="center"/>
                    <w:rPr>
                      <w:rStyle w:val="KeyTermItalic"/>
                    </w:rPr>
                  </w:pPr>
                  <w:r>
                    <w:rPr>
                      <w:rStyle w:val="KeyTermItalic"/>
                    </w:rPr>
                    <w:t>C</w:t>
                  </w:r>
                </w:p>
              </w:tc>
              <w:tc>
                <w:tcPr>
                  <w:tcW w:w="427" w:type="dxa"/>
                  <w:shd w:val="clear" w:color="auto" w:fill="auto"/>
                  <w:vAlign w:val="center"/>
                </w:tcPr>
                <w:p w14:paraId="375C271B"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6555046F"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0997F70F"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25EDC109"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2D132DCB"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53D08F13"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030DACF0"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3EB02F48" w14:textId="77777777" w:rsidR="00CE5941" w:rsidRPr="00E32755" w:rsidRDefault="00CE5941" w:rsidP="00A73B01">
                  <w:pPr>
                    <w:jc w:val="center"/>
                    <w:rPr>
                      <w:rStyle w:val="KeyTermItalic"/>
                    </w:rPr>
                  </w:pPr>
                  <w:r w:rsidRPr="00E32755">
                    <w:rPr>
                      <w:rStyle w:val="KeyTermItalic"/>
                    </w:rPr>
                    <w:t>G</w:t>
                  </w:r>
                </w:p>
              </w:tc>
              <w:tc>
                <w:tcPr>
                  <w:tcW w:w="747" w:type="dxa"/>
                  <w:shd w:val="clear" w:color="auto" w:fill="auto"/>
                  <w:vAlign w:val="center"/>
                </w:tcPr>
                <w:p w14:paraId="0812AA90" w14:textId="77777777" w:rsidR="00CE5941" w:rsidRPr="00E32755" w:rsidRDefault="00CE5941" w:rsidP="00A73B01">
                  <w:pPr>
                    <w:pStyle w:val="PictureCentered"/>
                    <w:rPr>
                      <w:rStyle w:val="KeyTermItalic"/>
                    </w:rPr>
                  </w:pPr>
                  <w:r w:rsidRPr="00E32755">
                    <w:rPr>
                      <w:rStyle w:val="KeyTermItalic"/>
                    </w:rPr>
                    <w:t>5’</w:t>
                  </w:r>
                </w:p>
              </w:tc>
            </w:tr>
          </w:tbl>
          <w:p w14:paraId="02AB4C8A" w14:textId="77777777" w:rsidR="00CE5941" w:rsidRDefault="00CE5941" w:rsidP="00A73B01"/>
        </w:tc>
      </w:tr>
    </w:tbl>
    <w:p w14:paraId="2ED4D4E2" w14:textId="77777777" w:rsidR="00CE5941" w:rsidRPr="00E32755" w:rsidRDefault="00CE5941" w:rsidP="00CE5941"/>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790"/>
      </w:tblGrid>
      <w:tr w:rsidR="00CE5941" w:rsidRPr="00E32755" w14:paraId="7770F892" w14:textId="77777777" w:rsidTr="00CE5941">
        <w:trPr>
          <w:jc w:val="center"/>
        </w:trPr>
        <w:tc>
          <w:tcPr>
            <w:tcW w:w="13176" w:type="dxa"/>
            <w:shd w:val="clear" w:color="auto" w:fill="auto"/>
          </w:tcPr>
          <w:p w14:paraId="35F79DE4" w14:textId="77777777" w:rsidR="00CE5941" w:rsidRPr="00E32755" w:rsidRDefault="00CE5941" w:rsidP="00A73B01">
            <w:pPr>
              <w:pStyle w:val="ActivityBodyBold"/>
              <w:ind w:left="0"/>
            </w:pPr>
            <w:r w:rsidRPr="00E32755">
              <w:t>DNA Sequence Four</w:t>
            </w:r>
          </w:p>
        </w:tc>
      </w:tr>
      <w:tr w:rsidR="00CE5941" w14:paraId="1957C8C4" w14:textId="77777777" w:rsidTr="00CE5941">
        <w:trPr>
          <w:jc w:val="center"/>
        </w:trPr>
        <w:tc>
          <w:tcPr>
            <w:tcW w:w="13176" w:type="dxa"/>
            <w:shd w:val="clear" w:color="auto" w:fill="auto"/>
          </w:tcPr>
          <w:tbl>
            <w:tblPr>
              <w:tblW w:w="0" w:type="auto"/>
              <w:tblInd w:w="360" w:type="dxa"/>
              <w:tblLook w:val="04A0" w:firstRow="1" w:lastRow="0" w:firstColumn="1" w:lastColumn="0" w:noHBand="0" w:noVBand="1"/>
            </w:tblPr>
            <w:tblGrid>
              <w:gridCol w:w="393"/>
              <w:gridCol w:w="369"/>
              <w:gridCol w:w="381"/>
              <w:gridCol w:w="381"/>
              <w:gridCol w:w="370"/>
              <w:gridCol w:w="370"/>
              <w:gridCol w:w="370"/>
              <w:gridCol w:w="382"/>
              <w:gridCol w:w="370"/>
              <w:gridCol w:w="370"/>
              <w:gridCol w:w="370"/>
              <w:gridCol w:w="370"/>
              <w:gridCol w:w="382"/>
              <w:gridCol w:w="382"/>
              <w:gridCol w:w="382"/>
              <w:gridCol w:w="382"/>
              <w:gridCol w:w="382"/>
              <w:gridCol w:w="382"/>
              <w:gridCol w:w="382"/>
              <w:gridCol w:w="382"/>
              <w:gridCol w:w="382"/>
              <w:gridCol w:w="382"/>
              <w:gridCol w:w="382"/>
              <w:gridCol w:w="370"/>
              <w:gridCol w:w="370"/>
              <w:gridCol w:w="382"/>
              <w:gridCol w:w="394"/>
            </w:tblGrid>
            <w:tr w:rsidR="00CE5941" w:rsidRPr="00E32755" w14:paraId="6D6AB6C9" w14:textId="77777777" w:rsidTr="00A73B01">
              <w:trPr>
                <w:trHeight w:val="485"/>
              </w:trPr>
              <w:tc>
                <w:tcPr>
                  <w:tcW w:w="828" w:type="dxa"/>
                  <w:shd w:val="clear" w:color="auto" w:fill="auto"/>
                  <w:vAlign w:val="center"/>
                </w:tcPr>
                <w:p w14:paraId="43FCFF29" w14:textId="77777777" w:rsidR="00CE5941" w:rsidRPr="00E32755" w:rsidRDefault="00CE5941" w:rsidP="00A73B01">
                  <w:pPr>
                    <w:pStyle w:val="PictureCentered"/>
                    <w:rPr>
                      <w:rStyle w:val="KeyTermItalic"/>
                    </w:rPr>
                  </w:pPr>
                  <w:r w:rsidRPr="00E32755">
                    <w:rPr>
                      <w:rStyle w:val="KeyTermItalic"/>
                    </w:rPr>
                    <w:t>5’</w:t>
                  </w:r>
                </w:p>
              </w:tc>
              <w:tc>
                <w:tcPr>
                  <w:tcW w:w="427" w:type="dxa"/>
                  <w:shd w:val="clear" w:color="auto" w:fill="auto"/>
                  <w:vAlign w:val="center"/>
                </w:tcPr>
                <w:p w14:paraId="5BD5A721"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2E7971A9"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040A1D9D"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131ED2E0"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208C8FC1"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4B739151"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2B9A9EBA"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65C8184A"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4858BD1A"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0F5B6FB5"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41D91D63"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4149465E"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331D511A"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06BD1AD4"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1FBAFC54" w14:textId="77777777" w:rsidR="00CE5941" w:rsidRPr="00E32755" w:rsidRDefault="00CE5941" w:rsidP="00A73B01">
                  <w:pPr>
                    <w:jc w:val="center"/>
                    <w:rPr>
                      <w:rStyle w:val="KeyTermItalic"/>
                    </w:rPr>
                  </w:pPr>
                  <w:r>
                    <w:rPr>
                      <w:rStyle w:val="KeyTermItalic"/>
                    </w:rPr>
                    <w:t>G</w:t>
                  </w:r>
                </w:p>
              </w:tc>
              <w:tc>
                <w:tcPr>
                  <w:tcW w:w="427" w:type="dxa"/>
                  <w:shd w:val="clear" w:color="auto" w:fill="auto"/>
                  <w:vAlign w:val="center"/>
                </w:tcPr>
                <w:p w14:paraId="636ED6AA"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2E2E21C8"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3AD2D052"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448EAB63" w14:textId="77777777" w:rsidR="00CE5941" w:rsidRPr="00E32755" w:rsidRDefault="00CE5941" w:rsidP="00A73B01">
                  <w:pPr>
                    <w:jc w:val="center"/>
                    <w:rPr>
                      <w:rStyle w:val="KeyTermItalic"/>
                    </w:rPr>
                  </w:pPr>
                  <w:r>
                    <w:rPr>
                      <w:rStyle w:val="KeyTermItalic"/>
                    </w:rPr>
                    <w:t>C</w:t>
                  </w:r>
                </w:p>
              </w:tc>
              <w:tc>
                <w:tcPr>
                  <w:tcW w:w="428" w:type="dxa"/>
                  <w:shd w:val="clear" w:color="auto" w:fill="auto"/>
                  <w:vAlign w:val="center"/>
                </w:tcPr>
                <w:p w14:paraId="3051C763" w14:textId="77777777" w:rsidR="00CE5941" w:rsidRPr="00E32755" w:rsidRDefault="00CE5941" w:rsidP="00A73B01">
                  <w:pPr>
                    <w:jc w:val="center"/>
                    <w:rPr>
                      <w:rStyle w:val="KeyTermItalic"/>
                    </w:rPr>
                  </w:pPr>
                  <w:r>
                    <w:rPr>
                      <w:rStyle w:val="KeyTermItalic"/>
                    </w:rPr>
                    <w:t>G</w:t>
                  </w:r>
                </w:p>
              </w:tc>
              <w:tc>
                <w:tcPr>
                  <w:tcW w:w="427" w:type="dxa"/>
                  <w:shd w:val="clear" w:color="auto" w:fill="auto"/>
                  <w:vAlign w:val="center"/>
                </w:tcPr>
                <w:p w14:paraId="4C5AF350" w14:textId="77777777" w:rsidR="00CE5941" w:rsidRPr="00E32755" w:rsidRDefault="00CE5941" w:rsidP="00A73B01">
                  <w:pPr>
                    <w:jc w:val="center"/>
                    <w:rPr>
                      <w:rStyle w:val="KeyTermItalic"/>
                    </w:rPr>
                  </w:pPr>
                  <w:r>
                    <w:rPr>
                      <w:rStyle w:val="KeyTermItalic"/>
                    </w:rPr>
                    <w:t>G</w:t>
                  </w:r>
                </w:p>
              </w:tc>
              <w:tc>
                <w:tcPr>
                  <w:tcW w:w="427" w:type="dxa"/>
                  <w:shd w:val="clear" w:color="auto" w:fill="auto"/>
                  <w:vAlign w:val="center"/>
                </w:tcPr>
                <w:p w14:paraId="58350F70"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069E318E"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7DDFBD58"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0B6FD1FB" w14:textId="77777777" w:rsidR="00CE5941" w:rsidRPr="00E32755" w:rsidRDefault="00CE5941" w:rsidP="00A73B01">
                  <w:pPr>
                    <w:jc w:val="center"/>
                    <w:rPr>
                      <w:rStyle w:val="KeyTermItalic"/>
                    </w:rPr>
                  </w:pPr>
                  <w:r w:rsidRPr="00E32755">
                    <w:rPr>
                      <w:rStyle w:val="KeyTermItalic"/>
                    </w:rPr>
                    <w:t>C</w:t>
                  </w:r>
                </w:p>
              </w:tc>
              <w:tc>
                <w:tcPr>
                  <w:tcW w:w="747" w:type="dxa"/>
                  <w:shd w:val="clear" w:color="auto" w:fill="auto"/>
                  <w:vAlign w:val="center"/>
                </w:tcPr>
                <w:p w14:paraId="5BD74B25" w14:textId="77777777" w:rsidR="00CE5941" w:rsidRPr="00E32755" w:rsidRDefault="00CE5941" w:rsidP="00A73B01">
                  <w:pPr>
                    <w:pStyle w:val="PictureCentered"/>
                    <w:rPr>
                      <w:rStyle w:val="KeyTermItalic"/>
                    </w:rPr>
                  </w:pPr>
                  <w:r w:rsidRPr="00E32755">
                    <w:rPr>
                      <w:rStyle w:val="KeyTermItalic"/>
                    </w:rPr>
                    <w:t>3’</w:t>
                  </w:r>
                </w:p>
              </w:tc>
            </w:tr>
            <w:tr w:rsidR="00CE5941" w:rsidRPr="00E32755" w14:paraId="607860BD" w14:textId="77777777" w:rsidTr="00A73B01">
              <w:trPr>
                <w:trHeight w:val="305"/>
              </w:trPr>
              <w:tc>
                <w:tcPr>
                  <w:tcW w:w="828" w:type="dxa"/>
                  <w:shd w:val="clear" w:color="auto" w:fill="auto"/>
                  <w:vAlign w:val="center"/>
                </w:tcPr>
                <w:p w14:paraId="31F32FE3" w14:textId="77777777" w:rsidR="00CE5941" w:rsidRPr="00E32755" w:rsidRDefault="00CE5941" w:rsidP="00A73B01"/>
              </w:tc>
              <w:tc>
                <w:tcPr>
                  <w:tcW w:w="427" w:type="dxa"/>
                  <w:shd w:val="clear" w:color="auto" w:fill="auto"/>
                  <w:vAlign w:val="center"/>
                </w:tcPr>
                <w:p w14:paraId="5980DC79" w14:textId="77777777" w:rsidR="00CE5941" w:rsidRPr="00E32755" w:rsidRDefault="00CE5941" w:rsidP="00A73B01">
                  <w:pPr>
                    <w:pStyle w:val="RubricHeadings"/>
                  </w:pPr>
                  <w:r w:rsidRPr="00E32755">
                    <w:t>|</w:t>
                  </w:r>
                </w:p>
              </w:tc>
              <w:tc>
                <w:tcPr>
                  <w:tcW w:w="428" w:type="dxa"/>
                  <w:shd w:val="clear" w:color="auto" w:fill="auto"/>
                  <w:vAlign w:val="center"/>
                </w:tcPr>
                <w:p w14:paraId="3F96F2F6" w14:textId="77777777" w:rsidR="00CE5941" w:rsidRPr="00E32755" w:rsidRDefault="00CE5941" w:rsidP="00A73B01">
                  <w:pPr>
                    <w:pStyle w:val="RubricHeadings"/>
                  </w:pPr>
                  <w:r w:rsidRPr="00E32755">
                    <w:t>|</w:t>
                  </w:r>
                </w:p>
              </w:tc>
              <w:tc>
                <w:tcPr>
                  <w:tcW w:w="427" w:type="dxa"/>
                  <w:shd w:val="clear" w:color="auto" w:fill="auto"/>
                  <w:vAlign w:val="center"/>
                </w:tcPr>
                <w:p w14:paraId="1CF39B84" w14:textId="77777777" w:rsidR="00CE5941" w:rsidRPr="00E32755" w:rsidRDefault="00CE5941" w:rsidP="00A73B01">
                  <w:pPr>
                    <w:pStyle w:val="RubricHeadings"/>
                  </w:pPr>
                  <w:r w:rsidRPr="00E32755">
                    <w:t>|</w:t>
                  </w:r>
                </w:p>
              </w:tc>
              <w:tc>
                <w:tcPr>
                  <w:tcW w:w="427" w:type="dxa"/>
                  <w:shd w:val="clear" w:color="auto" w:fill="auto"/>
                  <w:vAlign w:val="center"/>
                </w:tcPr>
                <w:p w14:paraId="48A1C9C1" w14:textId="77777777" w:rsidR="00CE5941" w:rsidRPr="00E32755" w:rsidRDefault="00CE5941" w:rsidP="00A73B01">
                  <w:pPr>
                    <w:pStyle w:val="RubricHeadings"/>
                  </w:pPr>
                  <w:r w:rsidRPr="00E32755">
                    <w:t>|</w:t>
                  </w:r>
                </w:p>
              </w:tc>
              <w:tc>
                <w:tcPr>
                  <w:tcW w:w="428" w:type="dxa"/>
                  <w:shd w:val="clear" w:color="auto" w:fill="auto"/>
                  <w:vAlign w:val="center"/>
                </w:tcPr>
                <w:p w14:paraId="01C5D0CD" w14:textId="77777777" w:rsidR="00CE5941" w:rsidRPr="00E32755" w:rsidRDefault="00CE5941" w:rsidP="00A73B01">
                  <w:pPr>
                    <w:pStyle w:val="RubricHeadings"/>
                  </w:pPr>
                  <w:r w:rsidRPr="00E32755">
                    <w:t>|</w:t>
                  </w:r>
                </w:p>
              </w:tc>
              <w:tc>
                <w:tcPr>
                  <w:tcW w:w="427" w:type="dxa"/>
                  <w:shd w:val="clear" w:color="auto" w:fill="auto"/>
                  <w:vAlign w:val="center"/>
                </w:tcPr>
                <w:p w14:paraId="1CE7FA3A" w14:textId="77777777" w:rsidR="00CE5941" w:rsidRPr="00E32755" w:rsidRDefault="00CE5941" w:rsidP="00A73B01">
                  <w:pPr>
                    <w:pStyle w:val="RubricHeadings"/>
                  </w:pPr>
                  <w:r w:rsidRPr="00E32755">
                    <w:t>|</w:t>
                  </w:r>
                </w:p>
              </w:tc>
              <w:tc>
                <w:tcPr>
                  <w:tcW w:w="427" w:type="dxa"/>
                  <w:shd w:val="clear" w:color="auto" w:fill="auto"/>
                  <w:vAlign w:val="center"/>
                </w:tcPr>
                <w:p w14:paraId="0A774DEE" w14:textId="77777777" w:rsidR="00CE5941" w:rsidRPr="00E32755" w:rsidRDefault="00CE5941" w:rsidP="00A73B01">
                  <w:pPr>
                    <w:pStyle w:val="RubricHeadings"/>
                  </w:pPr>
                  <w:r w:rsidRPr="00E32755">
                    <w:t>|</w:t>
                  </w:r>
                </w:p>
              </w:tc>
              <w:tc>
                <w:tcPr>
                  <w:tcW w:w="428" w:type="dxa"/>
                  <w:shd w:val="clear" w:color="auto" w:fill="auto"/>
                  <w:vAlign w:val="center"/>
                </w:tcPr>
                <w:p w14:paraId="1DF55930" w14:textId="77777777" w:rsidR="00CE5941" w:rsidRPr="00E32755" w:rsidRDefault="00CE5941" w:rsidP="00A73B01">
                  <w:pPr>
                    <w:pStyle w:val="RubricHeadings"/>
                  </w:pPr>
                  <w:r w:rsidRPr="00E32755">
                    <w:t>|</w:t>
                  </w:r>
                </w:p>
              </w:tc>
              <w:tc>
                <w:tcPr>
                  <w:tcW w:w="427" w:type="dxa"/>
                  <w:shd w:val="clear" w:color="auto" w:fill="auto"/>
                  <w:vAlign w:val="center"/>
                </w:tcPr>
                <w:p w14:paraId="686B42FA" w14:textId="77777777" w:rsidR="00CE5941" w:rsidRPr="00E32755" w:rsidRDefault="00CE5941" w:rsidP="00A73B01">
                  <w:pPr>
                    <w:pStyle w:val="RubricHeadings"/>
                  </w:pPr>
                  <w:r w:rsidRPr="00E32755">
                    <w:t>|</w:t>
                  </w:r>
                </w:p>
              </w:tc>
              <w:tc>
                <w:tcPr>
                  <w:tcW w:w="427" w:type="dxa"/>
                  <w:shd w:val="clear" w:color="auto" w:fill="auto"/>
                  <w:vAlign w:val="center"/>
                </w:tcPr>
                <w:p w14:paraId="75F56807" w14:textId="77777777" w:rsidR="00CE5941" w:rsidRPr="00E32755" w:rsidRDefault="00CE5941" w:rsidP="00A73B01">
                  <w:pPr>
                    <w:pStyle w:val="RubricHeadings"/>
                  </w:pPr>
                  <w:r w:rsidRPr="00E32755">
                    <w:t>|</w:t>
                  </w:r>
                </w:p>
              </w:tc>
              <w:tc>
                <w:tcPr>
                  <w:tcW w:w="428" w:type="dxa"/>
                  <w:shd w:val="clear" w:color="auto" w:fill="auto"/>
                  <w:vAlign w:val="center"/>
                </w:tcPr>
                <w:p w14:paraId="62A4D45E" w14:textId="77777777" w:rsidR="00CE5941" w:rsidRPr="00E32755" w:rsidRDefault="00CE5941" w:rsidP="00A73B01">
                  <w:pPr>
                    <w:pStyle w:val="RubricHeadings"/>
                  </w:pPr>
                  <w:r w:rsidRPr="00E32755">
                    <w:t>|</w:t>
                  </w:r>
                </w:p>
              </w:tc>
              <w:tc>
                <w:tcPr>
                  <w:tcW w:w="427" w:type="dxa"/>
                  <w:shd w:val="clear" w:color="auto" w:fill="auto"/>
                  <w:vAlign w:val="center"/>
                </w:tcPr>
                <w:p w14:paraId="687415DA" w14:textId="77777777" w:rsidR="00CE5941" w:rsidRPr="00E32755" w:rsidRDefault="00CE5941" w:rsidP="00A73B01">
                  <w:pPr>
                    <w:pStyle w:val="RubricHeadings"/>
                  </w:pPr>
                  <w:r w:rsidRPr="00E32755">
                    <w:t>|</w:t>
                  </w:r>
                </w:p>
              </w:tc>
              <w:tc>
                <w:tcPr>
                  <w:tcW w:w="427" w:type="dxa"/>
                  <w:shd w:val="clear" w:color="auto" w:fill="auto"/>
                  <w:vAlign w:val="center"/>
                </w:tcPr>
                <w:p w14:paraId="48774820" w14:textId="77777777" w:rsidR="00CE5941" w:rsidRPr="00E32755" w:rsidRDefault="00CE5941" w:rsidP="00A73B01">
                  <w:pPr>
                    <w:pStyle w:val="RubricHeadings"/>
                  </w:pPr>
                  <w:r w:rsidRPr="00E32755">
                    <w:t>|</w:t>
                  </w:r>
                </w:p>
              </w:tc>
              <w:tc>
                <w:tcPr>
                  <w:tcW w:w="428" w:type="dxa"/>
                  <w:shd w:val="clear" w:color="auto" w:fill="auto"/>
                  <w:vAlign w:val="center"/>
                </w:tcPr>
                <w:p w14:paraId="2316DE1A" w14:textId="77777777" w:rsidR="00CE5941" w:rsidRPr="00E32755" w:rsidRDefault="00CE5941" w:rsidP="00A73B01">
                  <w:pPr>
                    <w:pStyle w:val="RubricHeadings"/>
                  </w:pPr>
                  <w:r w:rsidRPr="00E32755">
                    <w:t>|</w:t>
                  </w:r>
                </w:p>
              </w:tc>
              <w:tc>
                <w:tcPr>
                  <w:tcW w:w="427" w:type="dxa"/>
                  <w:shd w:val="clear" w:color="auto" w:fill="auto"/>
                  <w:vAlign w:val="center"/>
                </w:tcPr>
                <w:p w14:paraId="3F534331" w14:textId="77777777" w:rsidR="00CE5941" w:rsidRPr="00E32755" w:rsidRDefault="00CE5941" w:rsidP="00A73B01">
                  <w:pPr>
                    <w:pStyle w:val="RubricHeadings"/>
                  </w:pPr>
                  <w:r w:rsidRPr="00E32755">
                    <w:t>|</w:t>
                  </w:r>
                </w:p>
              </w:tc>
              <w:tc>
                <w:tcPr>
                  <w:tcW w:w="427" w:type="dxa"/>
                  <w:shd w:val="clear" w:color="auto" w:fill="auto"/>
                  <w:vAlign w:val="center"/>
                </w:tcPr>
                <w:p w14:paraId="78458E08" w14:textId="77777777" w:rsidR="00CE5941" w:rsidRPr="00E32755" w:rsidRDefault="00CE5941" w:rsidP="00A73B01">
                  <w:pPr>
                    <w:pStyle w:val="RubricHeadings"/>
                  </w:pPr>
                  <w:r w:rsidRPr="00E32755">
                    <w:t>|</w:t>
                  </w:r>
                </w:p>
              </w:tc>
              <w:tc>
                <w:tcPr>
                  <w:tcW w:w="428" w:type="dxa"/>
                  <w:shd w:val="clear" w:color="auto" w:fill="auto"/>
                  <w:vAlign w:val="center"/>
                </w:tcPr>
                <w:p w14:paraId="1F66C3F1" w14:textId="77777777" w:rsidR="00CE5941" w:rsidRPr="00E32755" w:rsidRDefault="00CE5941" w:rsidP="00A73B01">
                  <w:pPr>
                    <w:pStyle w:val="RubricHeadings"/>
                  </w:pPr>
                  <w:r w:rsidRPr="00E32755">
                    <w:t>|</w:t>
                  </w:r>
                </w:p>
              </w:tc>
              <w:tc>
                <w:tcPr>
                  <w:tcW w:w="427" w:type="dxa"/>
                  <w:shd w:val="clear" w:color="auto" w:fill="auto"/>
                  <w:vAlign w:val="center"/>
                </w:tcPr>
                <w:p w14:paraId="4477B1EB" w14:textId="77777777" w:rsidR="00CE5941" w:rsidRPr="00E32755" w:rsidRDefault="00CE5941" w:rsidP="00A73B01">
                  <w:pPr>
                    <w:pStyle w:val="RubricHeadings"/>
                  </w:pPr>
                  <w:r w:rsidRPr="00E32755">
                    <w:t>|</w:t>
                  </w:r>
                </w:p>
              </w:tc>
              <w:tc>
                <w:tcPr>
                  <w:tcW w:w="427" w:type="dxa"/>
                  <w:shd w:val="clear" w:color="auto" w:fill="auto"/>
                  <w:vAlign w:val="center"/>
                </w:tcPr>
                <w:p w14:paraId="3EF15525" w14:textId="77777777" w:rsidR="00CE5941" w:rsidRPr="00E32755" w:rsidRDefault="00CE5941" w:rsidP="00A73B01">
                  <w:pPr>
                    <w:pStyle w:val="RubricHeadings"/>
                  </w:pPr>
                  <w:r w:rsidRPr="00E32755">
                    <w:t>|</w:t>
                  </w:r>
                </w:p>
              </w:tc>
              <w:tc>
                <w:tcPr>
                  <w:tcW w:w="428" w:type="dxa"/>
                  <w:shd w:val="clear" w:color="auto" w:fill="auto"/>
                  <w:vAlign w:val="center"/>
                </w:tcPr>
                <w:p w14:paraId="4B5C3EF0" w14:textId="77777777" w:rsidR="00CE5941" w:rsidRPr="00E32755" w:rsidRDefault="00CE5941" w:rsidP="00A73B01">
                  <w:pPr>
                    <w:pStyle w:val="RubricHeadings"/>
                  </w:pPr>
                  <w:r w:rsidRPr="00E32755">
                    <w:t>|</w:t>
                  </w:r>
                </w:p>
              </w:tc>
              <w:tc>
                <w:tcPr>
                  <w:tcW w:w="427" w:type="dxa"/>
                  <w:shd w:val="clear" w:color="auto" w:fill="auto"/>
                  <w:vAlign w:val="center"/>
                </w:tcPr>
                <w:p w14:paraId="2CE75681" w14:textId="77777777" w:rsidR="00CE5941" w:rsidRPr="00E32755" w:rsidRDefault="00CE5941" w:rsidP="00A73B01">
                  <w:pPr>
                    <w:pStyle w:val="RubricHeadings"/>
                  </w:pPr>
                  <w:r w:rsidRPr="00E32755">
                    <w:t>|</w:t>
                  </w:r>
                </w:p>
              </w:tc>
              <w:tc>
                <w:tcPr>
                  <w:tcW w:w="427" w:type="dxa"/>
                  <w:shd w:val="clear" w:color="auto" w:fill="auto"/>
                  <w:vAlign w:val="center"/>
                </w:tcPr>
                <w:p w14:paraId="41EE5A1F" w14:textId="77777777" w:rsidR="00CE5941" w:rsidRPr="00E32755" w:rsidRDefault="00CE5941" w:rsidP="00A73B01">
                  <w:pPr>
                    <w:pStyle w:val="RubricHeadings"/>
                  </w:pPr>
                  <w:r w:rsidRPr="00E32755">
                    <w:t>|</w:t>
                  </w:r>
                </w:p>
              </w:tc>
              <w:tc>
                <w:tcPr>
                  <w:tcW w:w="428" w:type="dxa"/>
                  <w:shd w:val="clear" w:color="auto" w:fill="auto"/>
                  <w:vAlign w:val="center"/>
                </w:tcPr>
                <w:p w14:paraId="70042722" w14:textId="77777777" w:rsidR="00CE5941" w:rsidRPr="00E32755" w:rsidRDefault="00CE5941" w:rsidP="00A73B01">
                  <w:pPr>
                    <w:pStyle w:val="RubricHeadings"/>
                  </w:pPr>
                  <w:r w:rsidRPr="00E32755">
                    <w:t>|</w:t>
                  </w:r>
                </w:p>
              </w:tc>
              <w:tc>
                <w:tcPr>
                  <w:tcW w:w="427" w:type="dxa"/>
                  <w:shd w:val="clear" w:color="auto" w:fill="auto"/>
                  <w:vAlign w:val="center"/>
                </w:tcPr>
                <w:p w14:paraId="6A5E3551" w14:textId="77777777" w:rsidR="00CE5941" w:rsidRPr="00E32755" w:rsidRDefault="00CE5941" w:rsidP="00A73B01">
                  <w:pPr>
                    <w:pStyle w:val="RubricHeadings"/>
                  </w:pPr>
                  <w:r w:rsidRPr="00E32755">
                    <w:t>|</w:t>
                  </w:r>
                </w:p>
              </w:tc>
              <w:tc>
                <w:tcPr>
                  <w:tcW w:w="427" w:type="dxa"/>
                  <w:shd w:val="clear" w:color="auto" w:fill="auto"/>
                  <w:vAlign w:val="center"/>
                </w:tcPr>
                <w:p w14:paraId="3B3048E8" w14:textId="77777777" w:rsidR="00CE5941" w:rsidRPr="00E32755" w:rsidRDefault="00CE5941" w:rsidP="00A73B01">
                  <w:pPr>
                    <w:pStyle w:val="RubricHeadings"/>
                  </w:pPr>
                  <w:r w:rsidRPr="00E32755">
                    <w:t>|</w:t>
                  </w:r>
                </w:p>
              </w:tc>
              <w:tc>
                <w:tcPr>
                  <w:tcW w:w="747" w:type="dxa"/>
                  <w:shd w:val="clear" w:color="auto" w:fill="auto"/>
                  <w:vAlign w:val="center"/>
                </w:tcPr>
                <w:p w14:paraId="4669B603" w14:textId="77777777" w:rsidR="00CE5941" w:rsidRPr="00E32755" w:rsidRDefault="00CE5941" w:rsidP="00A73B01"/>
              </w:tc>
            </w:tr>
            <w:tr w:rsidR="00CE5941" w:rsidRPr="00E32755" w14:paraId="0F10D23C" w14:textId="77777777" w:rsidTr="00A73B01">
              <w:trPr>
                <w:trHeight w:val="485"/>
              </w:trPr>
              <w:tc>
                <w:tcPr>
                  <w:tcW w:w="828" w:type="dxa"/>
                  <w:shd w:val="clear" w:color="auto" w:fill="auto"/>
                  <w:vAlign w:val="center"/>
                </w:tcPr>
                <w:p w14:paraId="05240FBA" w14:textId="77777777" w:rsidR="00CE5941" w:rsidRPr="00E32755" w:rsidRDefault="00CE5941" w:rsidP="00A73B01">
                  <w:pPr>
                    <w:pStyle w:val="PictureCentered"/>
                    <w:rPr>
                      <w:rStyle w:val="KeyTermItalic"/>
                    </w:rPr>
                  </w:pPr>
                  <w:r w:rsidRPr="00E32755">
                    <w:rPr>
                      <w:rStyle w:val="KeyTermItalic"/>
                    </w:rPr>
                    <w:t>3’</w:t>
                  </w:r>
                </w:p>
              </w:tc>
              <w:tc>
                <w:tcPr>
                  <w:tcW w:w="427" w:type="dxa"/>
                  <w:shd w:val="clear" w:color="auto" w:fill="auto"/>
                  <w:vAlign w:val="center"/>
                </w:tcPr>
                <w:p w14:paraId="537BF69C" w14:textId="77777777" w:rsidR="00CE5941" w:rsidRPr="00E32755" w:rsidRDefault="00CE5941" w:rsidP="00A73B01">
                  <w:pPr>
                    <w:jc w:val="center"/>
                    <w:rPr>
                      <w:rStyle w:val="KeyTermItalic"/>
                    </w:rPr>
                  </w:pPr>
                  <w:r w:rsidRPr="00E32755">
                    <w:rPr>
                      <w:rStyle w:val="KeyTermItalic"/>
                    </w:rPr>
                    <w:t>T</w:t>
                  </w:r>
                </w:p>
              </w:tc>
              <w:tc>
                <w:tcPr>
                  <w:tcW w:w="428" w:type="dxa"/>
                  <w:shd w:val="clear" w:color="auto" w:fill="auto"/>
                  <w:vAlign w:val="center"/>
                </w:tcPr>
                <w:p w14:paraId="55B0A6AC"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74F6F2D1"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40CE3011"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4116C4A2"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21824721"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1DEF9362"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0AF5DAA4"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14D1765C"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42B6646A" w14:textId="77777777" w:rsidR="00CE5941" w:rsidRPr="00E32755" w:rsidRDefault="00CE5941" w:rsidP="00A73B01">
                  <w:pPr>
                    <w:jc w:val="center"/>
                    <w:rPr>
                      <w:rStyle w:val="KeyTermItalic"/>
                    </w:rPr>
                  </w:pPr>
                  <w:r w:rsidRPr="00E32755">
                    <w:rPr>
                      <w:rStyle w:val="KeyTermItalic"/>
                    </w:rPr>
                    <w:t>A</w:t>
                  </w:r>
                </w:p>
              </w:tc>
              <w:tc>
                <w:tcPr>
                  <w:tcW w:w="428" w:type="dxa"/>
                  <w:shd w:val="clear" w:color="auto" w:fill="auto"/>
                  <w:vAlign w:val="center"/>
                </w:tcPr>
                <w:p w14:paraId="6A370ACD"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5CA64193"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712E7BD7" w14:textId="77777777" w:rsidR="00CE5941" w:rsidRPr="00E32755" w:rsidRDefault="00CE5941" w:rsidP="00A73B01">
                  <w:pPr>
                    <w:jc w:val="center"/>
                    <w:rPr>
                      <w:rStyle w:val="KeyTermItalic"/>
                    </w:rPr>
                  </w:pPr>
                  <w:r w:rsidRPr="00E32755">
                    <w:rPr>
                      <w:rStyle w:val="KeyTermItalic"/>
                    </w:rPr>
                    <w:t>G</w:t>
                  </w:r>
                </w:p>
              </w:tc>
              <w:tc>
                <w:tcPr>
                  <w:tcW w:w="428" w:type="dxa"/>
                  <w:shd w:val="clear" w:color="auto" w:fill="auto"/>
                  <w:vAlign w:val="center"/>
                </w:tcPr>
                <w:p w14:paraId="1F51E656" w14:textId="77777777" w:rsidR="00CE5941" w:rsidRPr="00E32755" w:rsidRDefault="00CE5941" w:rsidP="00A73B01">
                  <w:pPr>
                    <w:jc w:val="center"/>
                    <w:rPr>
                      <w:rStyle w:val="KeyTermItalic"/>
                    </w:rPr>
                  </w:pPr>
                  <w:r w:rsidRPr="00E32755">
                    <w:rPr>
                      <w:rStyle w:val="KeyTermItalic"/>
                    </w:rPr>
                    <w:t>C</w:t>
                  </w:r>
                </w:p>
              </w:tc>
              <w:tc>
                <w:tcPr>
                  <w:tcW w:w="427" w:type="dxa"/>
                  <w:shd w:val="clear" w:color="auto" w:fill="auto"/>
                  <w:vAlign w:val="center"/>
                </w:tcPr>
                <w:p w14:paraId="23FE3534" w14:textId="77777777" w:rsidR="00CE5941" w:rsidRPr="00E32755" w:rsidRDefault="00CE5941" w:rsidP="00A73B01">
                  <w:pPr>
                    <w:jc w:val="center"/>
                    <w:rPr>
                      <w:rStyle w:val="KeyTermItalic"/>
                    </w:rPr>
                  </w:pPr>
                  <w:r>
                    <w:rPr>
                      <w:rStyle w:val="KeyTermItalic"/>
                    </w:rPr>
                    <w:t>C</w:t>
                  </w:r>
                </w:p>
              </w:tc>
              <w:tc>
                <w:tcPr>
                  <w:tcW w:w="427" w:type="dxa"/>
                  <w:shd w:val="clear" w:color="auto" w:fill="auto"/>
                  <w:vAlign w:val="center"/>
                </w:tcPr>
                <w:p w14:paraId="6A4BDC10"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7B463949"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50109FCD" w14:textId="77777777" w:rsidR="00CE5941" w:rsidRPr="00E32755" w:rsidRDefault="00CE5941" w:rsidP="00A73B01">
                  <w:pPr>
                    <w:jc w:val="center"/>
                    <w:rPr>
                      <w:rStyle w:val="KeyTermItalic"/>
                    </w:rPr>
                  </w:pPr>
                  <w:r w:rsidRPr="00E32755">
                    <w:rPr>
                      <w:rStyle w:val="KeyTermItalic"/>
                    </w:rPr>
                    <w:t>G</w:t>
                  </w:r>
                </w:p>
              </w:tc>
              <w:tc>
                <w:tcPr>
                  <w:tcW w:w="427" w:type="dxa"/>
                  <w:shd w:val="clear" w:color="auto" w:fill="auto"/>
                  <w:vAlign w:val="center"/>
                </w:tcPr>
                <w:p w14:paraId="28CF6619" w14:textId="77777777" w:rsidR="00CE5941" w:rsidRPr="00E32755" w:rsidRDefault="00CE5941" w:rsidP="00A73B01">
                  <w:pPr>
                    <w:jc w:val="center"/>
                    <w:rPr>
                      <w:rStyle w:val="KeyTermItalic"/>
                    </w:rPr>
                  </w:pPr>
                  <w:r>
                    <w:rPr>
                      <w:rStyle w:val="KeyTermItalic"/>
                    </w:rPr>
                    <w:t>G</w:t>
                  </w:r>
                </w:p>
              </w:tc>
              <w:tc>
                <w:tcPr>
                  <w:tcW w:w="428" w:type="dxa"/>
                  <w:shd w:val="clear" w:color="auto" w:fill="auto"/>
                  <w:vAlign w:val="center"/>
                </w:tcPr>
                <w:p w14:paraId="378C92C4" w14:textId="77777777" w:rsidR="00CE5941" w:rsidRPr="00E32755" w:rsidRDefault="00CE5941" w:rsidP="00A73B01">
                  <w:pPr>
                    <w:jc w:val="center"/>
                    <w:rPr>
                      <w:rStyle w:val="KeyTermItalic"/>
                    </w:rPr>
                  </w:pPr>
                  <w:r>
                    <w:rPr>
                      <w:rStyle w:val="KeyTermItalic"/>
                    </w:rPr>
                    <w:t>C</w:t>
                  </w:r>
                </w:p>
              </w:tc>
              <w:tc>
                <w:tcPr>
                  <w:tcW w:w="427" w:type="dxa"/>
                  <w:shd w:val="clear" w:color="auto" w:fill="auto"/>
                  <w:vAlign w:val="center"/>
                </w:tcPr>
                <w:p w14:paraId="26E74032" w14:textId="77777777" w:rsidR="00CE5941" w:rsidRPr="00E32755" w:rsidRDefault="00CE5941" w:rsidP="00A73B01">
                  <w:pPr>
                    <w:jc w:val="center"/>
                    <w:rPr>
                      <w:rStyle w:val="KeyTermItalic"/>
                    </w:rPr>
                  </w:pPr>
                  <w:r>
                    <w:rPr>
                      <w:rStyle w:val="KeyTermItalic"/>
                    </w:rPr>
                    <w:t>C</w:t>
                  </w:r>
                </w:p>
              </w:tc>
              <w:tc>
                <w:tcPr>
                  <w:tcW w:w="427" w:type="dxa"/>
                  <w:shd w:val="clear" w:color="auto" w:fill="auto"/>
                  <w:vAlign w:val="center"/>
                </w:tcPr>
                <w:p w14:paraId="10969396" w14:textId="77777777" w:rsidR="00CE5941" w:rsidRPr="00E32755" w:rsidRDefault="00CE5941" w:rsidP="00A73B01">
                  <w:pPr>
                    <w:jc w:val="center"/>
                    <w:rPr>
                      <w:rStyle w:val="KeyTermItalic"/>
                    </w:rPr>
                  </w:pPr>
                  <w:r w:rsidRPr="00E32755">
                    <w:rPr>
                      <w:rStyle w:val="KeyTermItalic"/>
                    </w:rPr>
                    <w:t>C</w:t>
                  </w:r>
                </w:p>
              </w:tc>
              <w:tc>
                <w:tcPr>
                  <w:tcW w:w="428" w:type="dxa"/>
                  <w:shd w:val="clear" w:color="auto" w:fill="auto"/>
                  <w:vAlign w:val="center"/>
                </w:tcPr>
                <w:p w14:paraId="7BA897A9" w14:textId="77777777" w:rsidR="00CE5941" w:rsidRPr="00E32755" w:rsidRDefault="00CE5941" w:rsidP="00A73B01">
                  <w:pPr>
                    <w:jc w:val="center"/>
                    <w:rPr>
                      <w:rStyle w:val="KeyTermItalic"/>
                    </w:rPr>
                  </w:pPr>
                  <w:r w:rsidRPr="00E32755">
                    <w:rPr>
                      <w:rStyle w:val="KeyTermItalic"/>
                    </w:rPr>
                    <w:t>T</w:t>
                  </w:r>
                </w:p>
              </w:tc>
              <w:tc>
                <w:tcPr>
                  <w:tcW w:w="427" w:type="dxa"/>
                  <w:shd w:val="clear" w:color="auto" w:fill="auto"/>
                  <w:vAlign w:val="center"/>
                </w:tcPr>
                <w:p w14:paraId="0DCF3B1D" w14:textId="77777777" w:rsidR="00CE5941" w:rsidRPr="00E32755" w:rsidRDefault="00CE5941" w:rsidP="00A73B01">
                  <w:pPr>
                    <w:jc w:val="center"/>
                    <w:rPr>
                      <w:rStyle w:val="KeyTermItalic"/>
                    </w:rPr>
                  </w:pPr>
                  <w:r w:rsidRPr="00E32755">
                    <w:rPr>
                      <w:rStyle w:val="KeyTermItalic"/>
                    </w:rPr>
                    <w:t>A</w:t>
                  </w:r>
                </w:p>
              </w:tc>
              <w:tc>
                <w:tcPr>
                  <w:tcW w:w="427" w:type="dxa"/>
                  <w:shd w:val="clear" w:color="auto" w:fill="auto"/>
                  <w:vAlign w:val="center"/>
                </w:tcPr>
                <w:p w14:paraId="621B7FCE" w14:textId="77777777" w:rsidR="00CE5941" w:rsidRPr="00E32755" w:rsidRDefault="00CE5941" w:rsidP="00A73B01">
                  <w:pPr>
                    <w:jc w:val="center"/>
                    <w:rPr>
                      <w:rStyle w:val="KeyTermItalic"/>
                    </w:rPr>
                  </w:pPr>
                  <w:r w:rsidRPr="00E32755">
                    <w:rPr>
                      <w:rStyle w:val="KeyTermItalic"/>
                    </w:rPr>
                    <w:t>G</w:t>
                  </w:r>
                </w:p>
              </w:tc>
              <w:tc>
                <w:tcPr>
                  <w:tcW w:w="747" w:type="dxa"/>
                  <w:shd w:val="clear" w:color="auto" w:fill="auto"/>
                  <w:vAlign w:val="center"/>
                </w:tcPr>
                <w:p w14:paraId="5402EB7C" w14:textId="77777777" w:rsidR="00CE5941" w:rsidRPr="00E32755" w:rsidRDefault="00CE5941" w:rsidP="00A73B01">
                  <w:pPr>
                    <w:pStyle w:val="PictureCentered"/>
                    <w:rPr>
                      <w:rStyle w:val="KeyTermItalic"/>
                    </w:rPr>
                  </w:pPr>
                  <w:r w:rsidRPr="00E32755">
                    <w:rPr>
                      <w:rStyle w:val="KeyTermItalic"/>
                    </w:rPr>
                    <w:t>5’</w:t>
                  </w:r>
                </w:p>
              </w:tc>
            </w:tr>
          </w:tbl>
          <w:p w14:paraId="135E07A4" w14:textId="77777777" w:rsidR="00CE5941" w:rsidRDefault="00CE5941" w:rsidP="00A73B01"/>
        </w:tc>
      </w:tr>
    </w:tbl>
    <w:p w14:paraId="57BDC4CB" w14:textId="77777777" w:rsidR="00CE5941" w:rsidRPr="002C5E76" w:rsidRDefault="00CE5941" w:rsidP="00CE5941"/>
    <w:sectPr w:rsidR="00CE5941" w:rsidRPr="002C5E76" w:rsidSect="007C60E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67EEC" w14:textId="77777777" w:rsidR="00C01D4F" w:rsidRDefault="00C01D4F">
      <w:r>
        <w:separator/>
      </w:r>
    </w:p>
  </w:endnote>
  <w:endnote w:type="continuationSeparator" w:id="0">
    <w:p w14:paraId="0A005A79" w14:textId="77777777" w:rsidR="00C01D4F" w:rsidRDefault="00C0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1889AF16" w14:textId="77777777" w:rsidTr="003B00CE">
      <w:tc>
        <w:tcPr>
          <w:tcW w:w="4950" w:type="dxa"/>
          <w:shd w:val="clear" w:color="auto" w:fill="F2F2F2"/>
        </w:tcPr>
        <w:p w14:paraId="425D27EB"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0AD13FCF" w14:textId="59A1E3A1" w:rsidR="00852F0A" w:rsidRDefault="00852F0A" w:rsidP="00852F0A">
          <w:pPr>
            <w:pStyle w:val="Footer"/>
          </w:pPr>
          <w:r>
            <w:t>APB</w:t>
          </w:r>
          <w:r w:rsidRPr="003B0686">
            <w:t xml:space="preserve"> – Activity </w:t>
          </w:r>
          <w:r w:rsidR="00CE5941">
            <w:t>2.1.4 Cutting up DNA</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01374D">
            <w:rPr>
              <w:rStyle w:val="PageNumber"/>
              <w:rFonts w:cs="Arial"/>
              <w:noProof/>
              <w:szCs w:val="20"/>
            </w:rPr>
            <w:t>2</w:t>
          </w:r>
          <w:r w:rsidRPr="00E03370">
            <w:rPr>
              <w:rStyle w:val="PageNumber"/>
              <w:rFonts w:cs="Arial"/>
              <w:szCs w:val="20"/>
            </w:rPr>
            <w:fldChar w:fldCharType="end"/>
          </w:r>
        </w:p>
      </w:tc>
    </w:tr>
  </w:tbl>
  <w:p w14:paraId="750E8C05"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301121DD" w14:textId="77777777" w:rsidTr="003B00CE">
      <w:tc>
        <w:tcPr>
          <w:tcW w:w="4950" w:type="dxa"/>
          <w:shd w:val="clear" w:color="auto" w:fill="F2F2F2"/>
        </w:tcPr>
        <w:p w14:paraId="229F3426"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50A048AE" w14:textId="5701434F" w:rsidR="00722698" w:rsidRDefault="00722698" w:rsidP="00CE5941">
          <w:pPr>
            <w:pStyle w:val="Footer"/>
          </w:pPr>
          <w:r>
            <w:t>APB</w:t>
          </w:r>
          <w:r w:rsidRPr="003B0686">
            <w:t xml:space="preserve"> – Activity </w:t>
          </w:r>
          <w:r w:rsidR="00CE5941">
            <w:t>2.1.4 Cutting up DNA</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01374D">
            <w:rPr>
              <w:rStyle w:val="PageNumber"/>
              <w:rFonts w:cs="Arial"/>
              <w:noProof/>
              <w:szCs w:val="20"/>
            </w:rPr>
            <w:t>1</w:t>
          </w:r>
          <w:r w:rsidRPr="00E03370">
            <w:rPr>
              <w:rStyle w:val="PageNumber"/>
              <w:rFonts w:cs="Arial"/>
              <w:szCs w:val="20"/>
            </w:rPr>
            <w:fldChar w:fldCharType="end"/>
          </w:r>
        </w:p>
      </w:tc>
    </w:tr>
  </w:tbl>
  <w:p w14:paraId="1C4CEF48"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350E4" w14:textId="77777777" w:rsidR="00C01D4F" w:rsidRDefault="00C01D4F">
      <w:r>
        <w:separator/>
      </w:r>
    </w:p>
  </w:footnote>
  <w:footnote w:type="continuationSeparator" w:id="0">
    <w:p w14:paraId="6189DC12" w14:textId="77777777" w:rsidR="00C01D4F" w:rsidRDefault="00C01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E98F4"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89280" w14:textId="77777777" w:rsidR="007C60E2" w:rsidRDefault="00F9067B" w:rsidP="002B0DD0">
    <w:pPr>
      <w:pStyle w:val="Footer"/>
      <w:jc w:val="left"/>
    </w:pPr>
    <w:r>
      <w:t>Name: ___________________________________________________________________</w:t>
    </w:r>
  </w:p>
  <w:p w14:paraId="3F28E682" w14:textId="77777777" w:rsidR="00CE5941" w:rsidRPr="00CE5941" w:rsidRDefault="00CE5941" w:rsidP="002B0DD0">
    <w:pPr>
      <w:pStyle w:val="Footer"/>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mso1DB"/>
      </v:shape>
    </w:pict>
  </w:numPicBullet>
  <w:numPicBullet w:numPicBulletId="1">
    <w:pict>
      <v:shape id="_x0000_i1027" type="#_x0000_t75" style="width:2in;height:129.7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F9"/>
    <w:rsid w:val="000021DD"/>
    <w:rsid w:val="00004D44"/>
    <w:rsid w:val="0001374D"/>
    <w:rsid w:val="00015891"/>
    <w:rsid w:val="00023EF4"/>
    <w:rsid w:val="0006381D"/>
    <w:rsid w:val="000643C4"/>
    <w:rsid w:val="00095B65"/>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77D32"/>
    <w:rsid w:val="00395386"/>
    <w:rsid w:val="003A2FD6"/>
    <w:rsid w:val="003A2FED"/>
    <w:rsid w:val="003B00CE"/>
    <w:rsid w:val="003B0686"/>
    <w:rsid w:val="003E2BBD"/>
    <w:rsid w:val="00402FC6"/>
    <w:rsid w:val="00403D91"/>
    <w:rsid w:val="0041298F"/>
    <w:rsid w:val="0041647F"/>
    <w:rsid w:val="0042007E"/>
    <w:rsid w:val="004434D0"/>
    <w:rsid w:val="0045205A"/>
    <w:rsid w:val="00452627"/>
    <w:rsid w:val="004816E1"/>
    <w:rsid w:val="0048295B"/>
    <w:rsid w:val="004A44E1"/>
    <w:rsid w:val="004B1465"/>
    <w:rsid w:val="004B1A28"/>
    <w:rsid w:val="004C09EA"/>
    <w:rsid w:val="004C1D05"/>
    <w:rsid w:val="005016DB"/>
    <w:rsid w:val="005112F9"/>
    <w:rsid w:val="005328F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42458"/>
    <w:rsid w:val="00852F0A"/>
    <w:rsid w:val="008575ED"/>
    <w:rsid w:val="00864182"/>
    <w:rsid w:val="00875A5A"/>
    <w:rsid w:val="008955CE"/>
    <w:rsid w:val="008A3B43"/>
    <w:rsid w:val="008D1630"/>
    <w:rsid w:val="008F2C53"/>
    <w:rsid w:val="0090461E"/>
    <w:rsid w:val="00905BAB"/>
    <w:rsid w:val="00960B08"/>
    <w:rsid w:val="009664A4"/>
    <w:rsid w:val="00966E61"/>
    <w:rsid w:val="009726C1"/>
    <w:rsid w:val="0098363E"/>
    <w:rsid w:val="009C4D66"/>
    <w:rsid w:val="009E0675"/>
    <w:rsid w:val="009F29A8"/>
    <w:rsid w:val="00A241A8"/>
    <w:rsid w:val="00A31333"/>
    <w:rsid w:val="00A41DA8"/>
    <w:rsid w:val="00A45FE8"/>
    <w:rsid w:val="00A70C87"/>
    <w:rsid w:val="00A80B4B"/>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A7E87"/>
    <w:rsid w:val="00BB056A"/>
    <w:rsid w:val="00BC7E08"/>
    <w:rsid w:val="00BD7B24"/>
    <w:rsid w:val="00BE2F3A"/>
    <w:rsid w:val="00BF2C89"/>
    <w:rsid w:val="00C01D4F"/>
    <w:rsid w:val="00C03055"/>
    <w:rsid w:val="00C33247"/>
    <w:rsid w:val="00C412F9"/>
    <w:rsid w:val="00C53150"/>
    <w:rsid w:val="00C615E1"/>
    <w:rsid w:val="00CA427F"/>
    <w:rsid w:val="00CC21A3"/>
    <w:rsid w:val="00CE1E13"/>
    <w:rsid w:val="00CE1E34"/>
    <w:rsid w:val="00CE5941"/>
    <w:rsid w:val="00CF6E1D"/>
    <w:rsid w:val="00D26462"/>
    <w:rsid w:val="00D27120"/>
    <w:rsid w:val="00D449A4"/>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17CBB"/>
    <w:rsid w:val="00F4061F"/>
    <w:rsid w:val="00F55DDB"/>
    <w:rsid w:val="00F70783"/>
    <w:rsid w:val="00F72E63"/>
    <w:rsid w:val="00F7359C"/>
    <w:rsid w:val="00F76840"/>
    <w:rsid w:val="00F825C5"/>
    <w:rsid w:val="00F9067B"/>
    <w:rsid w:val="00F95B89"/>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42D6C"/>
  <w15:chartTrackingRefBased/>
  <w15:docId w15:val="{C5A74BFA-014D-4CFF-A227-13BA9C974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FCB2E-B366-42E1-859E-7AE3675F4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TotalTime>
  <Pages>3</Pages>
  <Words>925</Words>
  <Characters>3292</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Activity 2.1.4 Cutting up DNA</vt:lpstr>
    </vt:vector>
  </TitlesOfParts>
  <Manager>Dan Jansen</Manager>
  <Company>Curriculum for Agricultural Science Education</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2.1.4 Cutting up DNA</dc:title>
  <dc:subject>APB - Unit 2 - Lesson 2.1 Diving into DNA</dc:subject>
  <dc:creator>Marlene Jansen</dc:creator>
  <cp:keywords/>
  <dc:description/>
  <cp:lastModifiedBy>Melanie Bloom</cp:lastModifiedBy>
  <cp:revision>3</cp:revision>
  <cp:lastPrinted>2014-03-03T20:17:00Z</cp:lastPrinted>
  <dcterms:created xsi:type="dcterms:W3CDTF">2016-01-06T22:52:00Z</dcterms:created>
  <dcterms:modified xsi:type="dcterms:W3CDTF">2016-03-01T01:31:00Z</dcterms:modified>
</cp:coreProperties>
</file>